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B83776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232AA">
              <w:rPr>
                <w:b/>
                <w:bCs/>
                <w:sz w:val="40"/>
              </w:rPr>
              <w:t>TD</w:t>
            </w:r>
            <w:r w:rsidR="006C499C" w:rsidRPr="00C232AA">
              <w:rPr>
                <w:b/>
                <w:bCs/>
                <w:sz w:val="40"/>
              </w:rPr>
              <w:t>-</w:t>
            </w:r>
            <w:bookmarkEnd w:id="2"/>
            <w:r w:rsidRPr="00C232AA">
              <w:rPr>
                <w:b/>
                <w:bCs/>
                <w:sz w:val="40"/>
              </w:rPr>
              <w:t>05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B83776" w:rsidP="006C499C">
            <w:r>
              <w:t>5</w:t>
            </w:r>
            <w:r w:rsidR="00492320"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6C499C" w:rsidP="006C499C">
            <w:r w:rsidRPr="00C232AA">
              <w:t>Rapporteur</w:t>
            </w:r>
            <w:r w:rsidR="00C232AA" w:rsidRPr="00C232AA">
              <w:t xml:space="preserve"> Q5/16 (S. Botzko)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C232AA" w:rsidP="006C499C">
            <w:pPr>
              <w:spacing w:after="120"/>
            </w:pPr>
            <w:r>
              <w:t>Agenda</w:t>
            </w:r>
            <w:r w:rsidRPr="002A54B0">
              <w:t xml:space="preserve"> of Question </w:t>
            </w:r>
            <w:r>
              <w:t>5</w:t>
            </w:r>
            <w:r w:rsidRPr="002A54B0">
              <w:t>/16 “</w:t>
            </w:r>
            <w:r>
              <w:t>Telepresence Systems”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C232AA">
              <w:t>Proposal</w:t>
            </w:r>
            <w:r w:rsidRPr="00A14FB6">
              <w:rPr>
                <w:highlight w:val="yellow"/>
              </w:rPr>
              <w:t xml:space="preserve"> </w:t>
            </w:r>
          </w:p>
        </w:tc>
      </w:tr>
    </w:tbl>
    <w:p w:rsidR="00C232AA" w:rsidRDefault="00C232AA" w:rsidP="00C232AA">
      <w:pPr>
        <w:pStyle w:val="Heading2"/>
        <w:tabs>
          <w:tab w:val="num" w:pos="576"/>
        </w:tabs>
      </w:pPr>
      <w:bookmarkStart w:id="11" w:name="_Toc452345480"/>
      <w:bookmarkStart w:id="12" w:name="_Toc46672945"/>
      <w:bookmarkStart w:id="13" w:name="_Toc51416229"/>
      <w:bookmarkStart w:id="14" w:name="_Toc150526456"/>
      <w:bookmarkStart w:id="15" w:name="_Toc324092014"/>
      <w:bookmarkStart w:id="16" w:name="_Toc324188220"/>
      <w:bookmarkEnd w:id="1"/>
      <w:bookmarkEnd w:id="10"/>
      <w:r w:rsidRPr="00570D8F">
        <w:t xml:space="preserve">Question </w:t>
      </w:r>
      <w:r>
        <w:t>5</w:t>
      </w:r>
      <w:r w:rsidRPr="00570D8F">
        <w:t>/16 –</w:t>
      </w:r>
      <w:bookmarkEnd w:id="11"/>
      <w:bookmarkEnd w:id="12"/>
      <w:bookmarkEnd w:id="13"/>
      <w:bookmarkEnd w:id="14"/>
      <w:bookmarkEnd w:id="15"/>
      <w:bookmarkEnd w:id="16"/>
      <w:r>
        <w:t xml:space="preserve"> Telepresence Systems</w:t>
      </w:r>
    </w:p>
    <w:p w:rsidR="005E457E" w:rsidRPr="00E00431" w:rsidRDefault="005E457E" w:rsidP="005E457E">
      <w:r w:rsidRPr="00E00431">
        <w:t xml:space="preserve">The </w:t>
      </w:r>
      <w:r>
        <w:t>objectives for this meeting are</w:t>
      </w:r>
      <w:r w:rsidRPr="00E00431">
        <w:t>:</w:t>
      </w:r>
    </w:p>
    <w:p w:rsidR="005E457E" w:rsidRPr="00E00431" w:rsidRDefault="005E457E" w:rsidP="005E457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5E457E" w:rsidRPr="00E00431" w:rsidRDefault="005E457E" w:rsidP="005E457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5E457E" w:rsidRPr="00E00431" w:rsidRDefault="005E457E" w:rsidP="005E457E">
      <w:pPr>
        <w:pStyle w:val="Tabletext"/>
        <w:numPr>
          <w:ilvl w:val="1"/>
          <w:numId w:val="8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F.TPS-Reqs</w:t>
      </w:r>
    </w:p>
    <w:p w:rsidR="005E457E" w:rsidRPr="00E00431" w:rsidRDefault="005E457E" w:rsidP="005E457E">
      <w:pPr>
        <w:pStyle w:val="Tabletext"/>
        <w:numPr>
          <w:ilvl w:val="1"/>
          <w:numId w:val="8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F/H.TPS-Arch</w:t>
      </w:r>
    </w:p>
    <w:p w:rsidR="005E457E" w:rsidRPr="00E00431" w:rsidRDefault="005E457E" w:rsidP="005E457E">
      <w:pPr>
        <w:pStyle w:val="Tabletext"/>
        <w:numPr>
          <w:ilvl w:val="1"/>
          <w:numId w:val="8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  <w:r w:rsidRPr="00E00431">
        <w:rPr>
          <w:sz w:val="24"/>
          <w:szCs w:val="24"/>
        </w:rPr>
        <w:t xml:space="preserve"> </w:t>
      </w:r>
    </w:p>
    <w:p w:rsidR="005E457E" w:rsidRPr="00E00431" w:rsidRDefault="005E457E" w:rsidP="005E457E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Consider new material.</w:t>
      </w:r>
    </w:p>
    <w:p w:rsidR="005E457E" w:rsidRPr="005E457E" w:rsidRDefault="005E457E" w:rsidP="005E457E"/>
    <w:p w:rsidR="00C232AA" w:rsidRPr="00570D8F" w:rsidRDefault="00C232AA" w:rsidP="00C232AA">
      <w:pPr>
        <w:pStyle w:val="Heading3"/>
        <w:tabs>
          <w:tab w:val="num" w:pos="720"/>
        </w:tabs>
      </w:pPr>
      <w:bookmarkStart w:id="17" w:name="_Toc150526458"/>
      <w:bookmarkStart w:id="18" w:name="_Toc324092016"/>
      <w:bookmarkStart w:id="19" w:name="_Toc324188222"/>
      <w:r w:rsidRPr="00570D8F">
        <w:t>Report of interim activities</w:t>
      </w:r>
      <w:bookmarkEnd w:id="17"/>
      <w:bookmarkEnd w:id="18"/>
      <w:bookmarkEnd w:id="19"/>
    </w:p>
    <w:p w:rsidR="00C232AA" w:rsidRDefault="00C232AA" w:rsidP="00C232AA">
      <w:r>
        <w:t>None.</w:t>
      </w:r>
    </w:p>
    <w:p w:rsidR="00C232AA" w:rsidRDefault="00C232AA" w:rsidP="00C232AA">
      <w:pPr>
        <w:pStyle w:val="Heading3"/>
        <w:tabs>
          <w:tab w:val="num" w:pos="720"/>
        </w:tabs>
      </w:pPr>
      <w:bookmarkStart w:id="20" w:name="_Toc324092015"/>
      <w:bookmarkStart w:id="21" w:name="_Toc324188221"/>
      <w:r w:rsidRPr="00570D8F">
        <w:t>Documentation</w:t>
      </w:r>
      <w:bookmarkEnd w:id="20"/>
      <w:bookmarkEnd w:id="21"/>
    </w:p>
    <w:p w:rsidR="005E457E" w:rsidRPr="00B630A0" w:rsidRDefault="005E457E" w:rsidP="00483AFD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hyperlink r:id="rId8" w:history="1">
        <w:r w:rsidRPr="00BC51FE">
          <w:rPr>
            <w:rStyle w:val="Hyperlink"/>
          </w:rPr>
          <w:t>4235</w:t>
        </w:r>
      </w:hyperlink>
      <w:r>
        <w:t xml:space="preserve">, </w:t>
      </w:r>
      <w:hyperlink r:id="rId9" w:history="1">
        <w:r w:rsidRPr="00BC51FE">
          <w:rPr>
            <w:rStyle w:val="Hyperlink"/>
          </w:rPr>
          <w:t>4284</w:t>
        </w:r>
      </w:hyperlink>
      <w:r>
        <w:t xml:space="preserve">, </w:t>
      </w:r>
      <w:hyperlink r:id="rId10" w:history="1">
        <w:r w:rsidRPr="00BC51FE">
          <w:rPr>
            <w:rStyle w:val="Hyperlink"/>
          </w:rPr>
          <w:t>4285</w:t>
        </w:r>
      </w:hyperlink>
      <w:r w:rsidRPr="00B630A0">
        <w:t>,</w:t>
      </w:r>
      <w:r>
        <w:t xml:space="preserve"> </w:t>
      </w:r>
      <w:hyperlink r:id="rId11" w:history="1">
        <w:r w:rsidRPr="00BC51FE">
          <w:rPr>
            <w:rStyle w:val="Hyperlink"/>
          </w:rPr>
          <w:t>4286</w:t>
        </w:r>
      </w:hyperlink>
      <w:r w:rsidRPr="00B630A0">
        <w:t>,</w:t>
      </w:r>
      <w:r>
        <w:t xml:space="preserve"> </w:t>
      </w:r>
      <w:hyperlink r:id="rId12" w:history="1">
        <w:r w:rsidRPr="00BC51FE">
          <w:rPr>
            <w:rStyle w:val="Hyperlink"/>
          </w:rPr>
          <w:t>4287</w:t>
        </w:r>
      </w:hyperlink>
      <w:r w:rsidRPr="00B630A0">
        <w:t>,</w:t>
      </w:r>
      <w:r>
        <w:t xml:space="preserve"> </w:t>
      </w:r>
      <w:hyperlink r:id="rId13" w:history="1">
        <w:r w:rsidR="004010C3" w:rsidRPr="00BC51FE">
          <w:rPr>
            <w:rStyle w:val="Hyperlink"/>
          </w:rPr>
          <w:t>4288</w:t>
        </w:r>
      </w:hyperlink>
      <w:r w:rsidRPr="00B630A0">
        <w:t>,</w:t>
      </w:r>
      <w:r>
        <w:t xml:space="preserve"> </w:t>
      </w:r>
      <w:hyperlink r:id="rId14" w:history="1">
        <w:r w:rsidR="004010C3" w:rsidRPr="00BC51FE">
          <w:rPr>
            <w:rStyle w:val="Hyperlink"/>
          </w:rPr>
          <w:t>4289</w:t>
        </w:r>
      </w:hyperlink>
      <w:r w:rsidRPr="00B630A0">
        <w:t>,</w:t>
      </w:r>
      <w:r>
        <w:t xml:space="preserve"> </w:t>
      </w:r>
      <w:hyperlink r:id="rId15" w:history="1">
        <w:r w:rsidR="004010C3" w:rsidRPr="003E1BE3">
          <w:rPr>
            <w:rStyle w:val="Hyperlink"/>
          </w:rPr>
          <w:t>4290</w:t>
        </w:r>
      </w:hyperlink>
      <w:r w:rsidRPr="00B630A0">
        <w:t>,</w:t>
      </w:r>
      <w:r>
        <w:t xml:space="preserve"> </w:t>
      </w:r>
      <w:hyperlink r:id="rId16" w:history="1">
        <w:r w:rsidR="004010C3" w:rsidRPr="003E1BE3">
          <w:rPr>
            <w:rStyle w:val="Hyperlink"/>
          </w:rPr>
          <w:t>4291</w:t>
        </w:r>
      </w:hyperlink>
      <w:r w:rsidRPr="00B630A0">
        <w:t>,</w:t>
      </w:r>
      <w:r>
        <w:t xml:space="preserve"> </w:t>
      </w:r>
      <w:hyperlink r:id="rId17" w:history="1">
        <w:r w:rsidR="004010C3" w:rsidRPr="003E1BE3">
          <w:rPr>
            <w:rStyle w:val="Hyperlink"/>
          </w:rPr>
          <w:t>4292</w:t>
        </w:r>
      </w:hyperlink>
      <w:r w:rsidRPr="00B630A0">
        <w:t>,</w:t>
      </w:r>
      <w:r>
        <w:t xml:space="preserve"> </w:t>
      </w:r>
      <w:hyperlink r:id="rId18" w:history="1">
        <w:r w:rsidR="004010C3" w:rsidRPr="003E1BE3">
          <w:rPr>
            <w:rStyle w:val="Hyperlink"/>
          </w:rPr>
          <w:t>4298</w:t>
        </w:r>
      </w:hyperlink>
      <w:r w:rsidRPr="00B630A0">
        <w:t>,</w:t>
      </w:r>
      <w:r>
        <w:t xml:space="preserve"> </w:t>
      </w:r>
      <w:hyperlink r:id="rId19" w:history="1">
        <w:r w:rsidR="004010C3" w:rsidRPr="003E1BE3">
          <w:rPr>
            <w:rStyle w:val="Hyperlink"/>
          </w:rPr>
          <w:t>4299</w:t>
        </w:r>
      </w:hyperlink>
      <w:r w:rsidRPr="00B630A0">
        <w:t>,</w:t>
      </w:r>
      <w:r>
        <w:t xml:space="preserve"> </w:t>
      </w:r>
      <w:hyperlink r:id="rId20" w:history="1">
        <w:r w:rsidR="004010C3" w:rsidRPr="003E1BE3">
          <w:rPr>
            <w:rStyle w:val="Hyperlink"/>
          </w:rPr>
          <w:t>430</w:t>
        </w:r>
        <w:r w:rsidRPr="003E1BE3">
          <w:rPr>
            <w:rStyle w:val="Hyperlink"/>
          </w:rPr>
          <w:t>2</w:t>
        </w:r>
      </w:hyperlink>
      <w:r w:rsidRPr="00B630A0">
        <w:t>,</w:t>
      </w:r>
      <w:r>
        <w:t xml:space="preserve"> </w:t>
      </w:r>
      <w:hyperlink r:id="rId21" w:history="1">
        <w:r w:rsidR="004010C3" w:rsidRPr="003E1BE3">
          <w:rPr>
            <w:rStyle w:val="Hyperlink"/>
          </w:rPr>
          <w:t>4303</w:t>
        </w:r>
      </w:hyperlink>
      <w:r w:rsidRPr="00B630A0">
        <w:t>,</w:t>
      </w:r>
      <w:r>
        <w:t xml:space="preserve"> </w:t>
      </w:r>
      <w:hyperlink r:id="rId22" w:history="1">
        <w:r w:rsidR="004010C3" w:rsidRPr="003E1BE3">
          <w:rPr>
            <w:rStyle w:val="Hyperlink"/>
          </w:rPr>
          <w:t>4304a</w:t>
        </w:r>
      </w:hyperlink>
      <w:r w:rsidRPr="00B630A0">
        <w:t>,</w:t>
      </w:r>
      <w:r>
        <w:t xml:space="preserve"> </w:t>
      </w:r>
      <w:hyperlink r:id="rId23" w:history="1">
        <w:r w:rsidR="004010C3" w:rsidRPr="003E1BE3">
          <w:rPr>
            <w:rStyle w:val="Hyperlink"/>
          </w:rPr>
          <w:t>4305a</w:t>
        </w:r>
      </w:hyperlink>
      <w:r w:rsidRPr="00B630A0">
        <w:t>,</w:t>
      </w:r>
      <w:r>
        <w:t xml:space="preserve"> </w:t>
      </w:r>
      <w:hyperlink r:id="rId24" w:history="1">
        <w:r w:rsidR="004010C3" w:rsidRPr="003E1BE3">
          <w:rPr>
            <w:rStyle w:val="Hyperlink"/>
          </w:rPr>
          <w:t>4306</w:t>
        </w:r>
      </w:hyperlink>
      <w:r w:rsidRPr="00B630A0">
        <w:t>,</w:t>
      </w:r>
      <w:r>
        <w:t xml:space="preserve"> </w:t>
      </w:r>
      <w:hyperlink r:id="rId25" w:history="1">
        <w:r w:rsidR="004010C3" w:rsidRPr="003E1BE3">
          <w:rPr>
            <w:rStyle w:val="Hyperlink"/>
          </w:rPr>
          <w:t>4307</w:t>
        </w:r>
      </w:hyperlink>
      <w:r w:rsidRPr="00B630A0">
        <w:t>,</w:t>
      </w:r>
      <w:r>
        <w:t xml:space="preserve"> </w:t>
      </w:r>
      <w:hyperlink r:id="rId26" w:history="1">
        <w:r w:rsidR="004010C3" w:rsidRPr="003E1BE3">
          <w:rPr>
            <w:rStyle w:val="Hyperlink"/>
          </w:rPr>
          <w:t>430</w:t>
        </w:r>
        <w:r w:rsidRPr="003E1BE3">
          <w:rPr>
            <w:rStyle w:val="Hyperlink"/>
          </w:rPr>
          <w:t>8</w:t>
        </w:r>
      </w:hyperlink>
      <w:r w:rsidRPr="00B630A0">
        <w:t>,</w:t>
      </w:r>
      <w:r>
        <w:t xml:space="preserve"> </w:t>
      </w:r>
      <w:hyperlink r:id="rId27" w:history="1">
        <w:r w:rsidR="004010C3" w:rsidRPr="003E1BE3">
          <w:rPr>
            <w:rStyle w:val="Hyperlink"/>
          </w:rPr>
          <w:t>430</w:t>
        </w:r>
        <w:r w:rsidRPr="003E1BE3">
          <w:rPr>
            <w:rStyle w:val="Hyperlink"/>
          </w:rPr>
          <w:t>9</w:t>
        </w:r>
      </w:hyperlink>
      <w:r w:rsidRPr="00B630A0">
        <w:t>,</w:t>
      </w:r>
      <w:r>
        <w:t xml:space="preserve"> </w:t>
      </w:r>
      <w:hyperlink r:id="rId28" w:history="1">
        <w:r w:rsidR="004010C3" w:rsidRPr="003E1BE3">
          <w:rPr>
            <w:rStyle w:val="Hyperlink"/>
          </w:rPr>
          <w:t>431</w:t>
        </w:r>
        <w:r w:rsidRPr="003E1BE3">
          <w:rPr>
            <w:rStyle w:val="Hyperlink"/>
          </w:rPr>
          <w:t>0</w:t>
        </w:r>
      </w:hyperlink>
      <w:r w:rsidRPr="00B630A0">
        <w:t>,</w:t>
      </w:r>
      <w:r>
        <w:t xml:space="preserve"> </w:t>
      </w:r>
      <w:hyperlink r:id="rId29" w:history="1">
        <w:r w:rsidR="004010C3" w:rsidRPr="003E1BE3">
          <w:rPr>
            <w:rStyle w:val="Hyperlink"/>
          </w:rPr>
          <w:t>431</w:t>
        </w:r>
        <w:r w:rsidRPr="003E1BE3">
          <w:rPr>
            <w:rStyle w:val="Hyperlink"/>
          </w:rPr>
          <w:t>1</w:t>
        </w:r>
      </w:hyperlink>
      <w:r w:rsidRPr="00B630A0">
        <w:t>,</w:t>
      </w:r>
      <w:r>
        <w:t xml:space="preserve"> </w:t>
      </w:r>
      <w:hyperlink r:id="rId30" w:history="1">
        <w:r w:rsidR="004010C3" w:rsidRPr="003E1BE3">
          <w:rPr>
            <w:rStyle w:val="Hyperlink"/>
          </w:rPr>
          <w:t>431</w:t>
        </w:r>
        <w:r w:rsidRPr="003E1BE3">
          <w:rPr>
            <w:rStyle w:val="Hyperlink"/>
          </w:rPr>
          <w:t>2</w:t>
        </w:r>
      </w:hyperlink>
      <w:r w:rsidRPr="00B630A0">
        <w:t>,</w:t>
      </w:r>
      <w:r>
        <w:t xml:space="preserve"> </w:t>
      </w:r>
      <w:hyperlink r:id="rId31" w:history="1">
        <w:r w:rsidRPr="003E1BE3">
          <w:rPr>
            <w:rStyle w:val="Hyperlink"/>
          </w:rPr>
          <w:t>4</w:t>
        </w:r>
        <w:r w:rsidR="004010C3" w:rsidRPr="003E1BE3">
          <w:rPr>
            <w:rStyle w:val="Hyperlink"/>
          </w:rPr>
          <w:t>322</w:t>
        </w:r>
      </w:hyperlink>
      <w:r w:rsidRPr="00B630A0">
        <w:t>,</w:t>
      </w:r>
      <w:r>
        <w:t xml:space="preserve"> </w:t>
      </w:r>
      <w:hyperlink r:id="rId32" w:history="1">
        <w:r w:rsidR="004010C3" w:rsidRPr="003E1BE3">
          <w:rPr>
            <w:rStyle w:val="Hyperlink"/>
          </w:rPr>
          <w:t>4323</w:t>
        </w:r>
      </w:hyperlink>
      <w:r w:rsidRPr="00B630A0">
        <w:t>,</w:t>
      </w:r>
      <w:r>
        <w:t xml:space="preserve"> </w:t>
      </w:r>
      <w:hyperlink r:id="rId33" w:history="1">
        <w:r w:rsidR="004010C3" w:rsidRPr="003E1BE3">
          <w:rPr>
            <w:rStyle w:val="Hyperlink"/>
          </w:rPr>
          <w:t>4324</w:t>
        </w:r>
      </w:hyperlink>
      <w:r w:rsidRPr="00B630A0">
        <w:t>,</w:t>
      </w:r>
      <w:r>
        <w:t xml:space="preserve"> </w:t>
      </w:r>
      <w:hyperlink r:id="rId34" w:history="1">
        <w:r w:rsidR="004010C3" w:rsidRPr="003E1BE3">
          <w:rPr>
            <w:rStyle w:val="Hyperlink"/>
          </w:rPr>
          <w:t>4331</w:t>
        </w:r>
      </w:hyperlink>
      <w:r w:rsidRPr="00B630A0">
        <w:t>,</w:t>
      </w:r>
      <w:r>
        <w:t xml:space="preserve"> </w:t>
      </w:r>
      <w:hyperlink r:id="rId35" w:history="1">
        <w:r w:rsidR="00483AFD">
          <w:rPr>
            <w:rStyle w:val="Hyperlink"/>
          </w:rPr>
          <w:t>4332</w:t>
        </w:r>
      </w:hyperlink>
      <w:r w:rsidR="00483AFD" w:rsidRPr="00B630A0">
        <w:t>,</w:t>
      </w:r>
      <w:r w:rsidR="00483AFD">
        <w:t xml:space="preserve"> </w:t>
      </w:r>
      <w:hyperlink r:id="rId36" w:history="1">
        <w:r w:rsidR="004010C3" w:rsidRPr="003E1BE3">
          <w:rPr>
            <w:rStyle w:val="Hyperlink"/>
          </w:rPr>
          <w:t>4344</w:t>
        </w:r>
      </w:hyperlink>
      <w:r w:rsidRPr="00B630A0">
        <w:t>,</w:t>
      </w:r>
      <w:r>
        <w:t xml:space="preserve"> </w:t>
      </w:r>
      <w:hyperlink r:id="rId37" w:history="1">
        <w:r w:rsidR="004010C3" w:rsidRPr="003E1BE3">
          <w:rPr>
            <w:rStyle w:val="Hyperlink"/>
          </w:rPr>
          <w:t>4345</w:t>
        </w:r>
      </w:hyperlink>
      <w:r w:rsidRPr="00B630A0">
        <w:t>,</w:t>
      </w:r>
      <w:r>
        <w:t xml:space="preserve"> </w:t>
      </w:r>
      <w:hyperlink r:id="rId38" w:history="1">
        <w:r w:rsidR="004010C3" w:rsidRPr="003E1BE3">
          <w:rPr>
            <w:rStyle w:val="Hyperlink"/>
          </w:rPr>
          <w:t>4346</w:t>
        </w:r>
      </w:hyperlink>
      <w:r w:rsidR="004010C3">
        <w:t xml:space="preserve"> </w:t>
      </w:r>
      <w:r>
        <w:t xml:space="preserve"> </w:t>
      </w:r>
      <w:r w:rsidRPr="00B630A0">
        <w:t>(</w:t>
      </w:r>
      <w:r w:rsidR="005404EB">
        <w:t>31</w:t>
      </w:r>
      <w:r w:rsidRPr="00B630A0">
        <w:t xml:space="preserve"> Contributions);</w:t>
      </w:r>
    </w:p>
    <w:p w:rsidR="00BC51FE" w:rsidRPr="00570D8F" w:rsidRDefault="005E457E" w:rsidP="00BC51FE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39" w:history="1">
        <w:r w:rsidR="004010C3" w:rsidRPr="003E1BE3">
          <w:rPr>
            <w:rStyle w:val="Hyperlink"/>
          </w:rPr>
          <w:t>05</w:t>
        </w:r>
      </w:hyperlink>
      <w:r w:rsidR="004010C3">
        <w:t xml:space="preserve">, </w:t>
      </w:r>
      <w:hyperlink r:id="rId40" w:history="1">
        <w:r w:rsidR="004010C3" w:rsidRPr="003E1BE3">
          <w:rPr>
            <w:rStyle w:val="Hyperlink"/>
          </w:rPr>
          <w:t>17</w:t>
        </w:r>
      </w:hyperlink>
      <w:r w:rsidR="004010C3">
        <w:t xml:space="preserve">, </w:t>
      </w:r>
      <w:hyperlink r:id="rId41" w:history="1">
        <w:r w:rsidR="004010C3" w:rsidRPr="003E1BE3">
          <w:rPr>
            <w:rStyle w:val="Hyperlink"/>
          </w:rPr>
          <w:t>18</w:t>
        </w:r>
      </w:hyperlink>
    </w:p>
    <w:p w:rsidR="005E457E" w:rsidRPr="005E457E" w:rsidRDefault="005E457E" w:rsidP="005E457E"/>
    <w:p w:rsidR="00C232AA" w:rsidRPr="00570D8F" w:rsidRDefault="00C232AA" w:rsidP="00C232AA">
      <w:pPr>
        <w:pStyle w:val="Heading3"/>
        <w:tabs>
          <w:tab w:val="num" w:pos="720"/>
        </w:tabs>
      </w:pPr>
      <w:bookmarkStart w:id="22" w:name="_Toc150526459"/>
      <w:bookmarkStart w:id="23" w:name="_Toc324092017"/>
      <w:bookmarkStart w:id="24" w:name="_Toc324188223"/>
      <w:r w:rsidRPr="00570D8F">
        <w:t>Discussions</w:t>
      </w:r>
      <w:bookmarkEnd w:id="22"/>
      <w:bookmarkEnd w:id="23"/>
      <w:bookmarkEnd w:id="24"/>
    </w:p>
    <w:p w:rsidR="00C232AA" w:rsidRDefault="00C232AA" w:rsidP="00C232AA">
      <w:pPr>
        <w:pStyle w:val="Heading4"/>
        <w:tabs>
          <w:tab w:val="num" w:pos="864"/>
        </w:tabs>
      </w:pPr>
      <w:bookmarkStart w:id="25" w:name="_Toc324092018"/>
      <w:bookmarkStart w:id="26" w:name="_Toc324188224"/>
      <w:r w:rsidRPr="00570D8F">
        <w:t>Incoming liaison statements</w:t>
      </w:r>
      <w:bookmarkEnd w:id="25"/>
      <w:bookmarkEnd w:id="26"/>
    </w:p>
    <w:p w:rsidR="00BC51FE" w:rsidRPr="00BC51FE" w:rsidRDefault="00BC51FE" w:rsidP="00BC51F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C51F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FE" w:rsidRPr="005336BE" w:rsidRDefault="00B03C58" w:rsidP="00252C89">
            <w:pPr>
              <w:rPr>
                <w:b/>
              </w:rPr>
            </w:pPr>
            <w:hyperlink r:id="rId42" w:history="1">
              <w:r w:rsidR="002E176E">
                <w:rPr>
                  <w:rStyle w:val="Hyperlink"/>
                </w:rPr>
                <w:t>AVD-4331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FE" w:rsidRPr="00FA10DE" w:rsidRDefault="002E176E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2E176E">
              <w:t>Reply LS from ITU-T SG 12 to SG16 on QoE of telepresence (COM16-LS-293, COM16-LS-300)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1FE" w:rsidRPr="00FA10DE" w:rsidRDefault="002E176E" w:rsidP="00252C89">
            <w:pPr>
              <w:spacing w:before="0"/>
            </w:pPr>
            <w:r>
              <w:t>SG12</w:t>
            </w:r>
          </w:p>
        </w:tc>
      </w:tr>
    </w:tbl>
    <w:p w:rsidR="00BC51FE" w:rsidRDefault="00BC51FE" w:rsidP="00BC51F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483AF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FD" w:rsidRPr="005336BE" w:rsidRDefault="00B03C58" w:rsidP="00252C89">
            <w:pPr>
              <w:rPr>
                <w:b/>
              </w:rPr>
            </w:pPr>
            <w:hyperlink r:id="rId43" w:history="1">
              <w:r w:rsidR="00483AFD">
                <w:rPr>
                  <w:rStyle w:val="Hyperlink"/>
                </w:rPr>
                <w:t>AVD-4332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FD" w:rsidRPr="00FA10DE" w:rsidRDefault="00483AFD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LS from ITU-T SG 12 about the new Recommendation ITU-T P.1301 (P.AMT)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FD" w:rsidRPr="00FA10DE" w:rsidRDefault="00483AFD" w:rsidP="00252C89">
            <w:pPr>
              <w:spacing w:before="0"/>
            </w:pPr>
            <w:r>
              <w:t>SG12</w:t>
            </w:r>
          </w:p>
        </w:tc>
      </w:tr>
    </w:tbl>
    <w:p w:rsidR="00483AFD" w:rsidRPr="00BC51FE" w:rsidRDefault="00483AFD" w:rsidP="00BC51FE"/>
    <w:p w:rsidR="00C232AA" w:rsidRPr="00570D8F" w:rsidRDefault="00C232AA" w:rsidP="00C232AA">
      <w:pPr>
        <w:pStyle w:val="Heading4"/>
        <w:tabs>
          <w:tab w:val="num" w:pos="864"/>
        </w:tabs>
      </w:pPr>
      <w:r>
        <w:lastRenderedPageBreak/>
        <w:t>Co-ordination</w:t>
      </w:r>
    </w:p>
    <w:p w:rsidR="00C232AA" w:rsidRDefault="00C232AA" w:rsidP="00C232AA">
      <w:bookmarkStart w:id="27" w:name="_Toc288578563"/>
      <w:bookmarkStart w:id="28" w:name="_Toc324092020"/>
      <w:r>
        <w:t>NA</w:t>
      </w:r>
    </w:p>
    <w:p w:rsidR="00C232AA" w:rsidRDefault="00C232AA" w:rsidP="00C232AA">
      <w:pPr>
        <w:pStyle w:val="Heading4"/>
        <w:tabs>
          <w:tab w:val="num" w:pos="864"/>
        </w:tabs>
      </w:pPr>
      <w:bookmarkStart w:id="29" w:name="_Toc324188226"/>
      <w:r>
        <w:t>Q5</w:t>
      </w:r>
      <w:r w:rsidRPr="00FA10DE">
        <w:t xml:space="preserve"> Living List</w:t>
      </w:r>
      <w:bookmarkEnd w:id="27"/>
      <w:bookmarkEnd w:id="28"/>
      <w:bookmarkEnd w:id="29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B03C58" w:rsidP="00252C89">
            <w:pPr>
              <w:rPr>
                <w:b/>
              </w:rPr>
            </w:pPr>
            <w:hyperlink r:id="rId44" w:history="1">
              <w:r w:rsidR="009427B6">
                <w:rPr>
                  <w:rStyle w:val="Hyperlink"/>
                </w:rPr>
                <w:t>TD-17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Q5/16 Living List: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>
              <w:t>Rapporteur Q5/16</w:t>
            </w:r>
          </w:p>
        </w:tc>
      </w:tr>
    </w:tbl>
    <w:p w:rsidR="003E1BE3" w:rsidRDefault="003E1BE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41B7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5336BE" w:rsidRDefault="00B03C58" w:rsidP="00252C89">
            <w:pPr>
              <w:rPr>
                <w:b/>
              </w:rPr>
            </w:pPr>
            <w:hyperlink r:id="rId45" w:history="1">
              <w:r w:rsidR="00B41B7E">
                <w:rPr>
                  <w:rStyle w:val="Hyperlink"/>
                </w:rPr>
                <w:t>AVD-4312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FA10DE" w:rsidRDefault="00B41B7E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rPr>
                <w:rFonts w:hint="eastAsia"/>
                <w:lang w:eastAsia="ja-JP"/>
              </w:rPr>
              <w:t>Electric power consumption of telepresence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FA10DE" w:rsidRDefault="00B41B7E" w:rsidP="00252C89">
            <w:pPr>
              <w:spacing w:before="0"/>
            </w:pPr>
            <w:r>
              <w:t>NEC</w:t>
            </w:r>
          </w:p>
        </w:tc>
      </w:tr>
    </w:tbl>
    <w:p w:rsidR="00B41B7E" w:rsidRPr="003E1BE3" w:rsidRDefault="00B41B7E" w:rsidP="003E1BE3"/>
    <w:p w:rsidR="003E1BE3" w:rsidRDefault="003E1BE3" w:rsidP="003E1BE3">
      <w:pPr>
        <w:pStyle w:val="Heading4"/>
        <w:tabs>
          <w:tab w:val="num" w:pos="864"/>
        </w:tabs>
      </w:pPr>
      <w:r w:rsidRPr="00891559">
        <w:rPr>
          <w:color w:val="000000"/>
        </w:rPr>
        <w:t>F.TPS-Req</w:t>
      </w:r>
      <w: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B03C58" w:rsidP="00252C89">
            <w:pPr>
              <w:rPr>
                <w:b/>
              </w:rPr>
            </w:pPr>
            <w:hyperlink r:id="rId46" w:history="1">
              <w:r w:rsidR="003E1BE3" w:rsidRPr="009427B6">
                <w:rPr>
                  <w:rStyle w:val="Hyperlink"/>
                </w:rPr>
                <w:t>AVD-4322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3E1BE3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3E1BE3">
              <w:t>F.TPS-Reqs “Definitions, requirements, and use cases for Telepresence Systems”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 w:rsidRPr="009427B6">
              <w:t>Editor F.TPS-Reqs</w:t>
            </w:r>
          </w:p>
        </w:tc>
      </w:tr>
    </w:tbl>
    <w:p w:rsidR="003E1BE3" w:rsidRDefault="003E1BE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64C8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5336BE" w:rsidRDefault="00B03C58" w:rsidP="00252C89">
            <w:pPr>
              <w:rPr>
                <w:b/>
              </w:rPr>
            </w:pPr>
            <w:hyperlink r:id="rId47" w:history="1">
              <w:r w:rsidR="00264C8D">
                <w:rPr>
                  <w:rStyle w:val="Hyperlink"/>
                </w:rPr>
                <w:t>AVD-4284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F.TPS-Req: Update of continuity requirements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0"/>
            </w:pPr>
            <w:r>
              <w:t>Huawei</w:t>
            </w:r>
          </w:p>
        </w:tc>
      </w:tr>
    </w:tbl>
    <w:p w:rsidR="00264C8D" w:rsidRDefault="00264C8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B4564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64" w:rsidRPr="005336BE" w:rsidRDefault="00B03C58" w:rsidP="00252C89">
            <w:pPr>
              <w:rPr>
                <w:b/>
              </w:rPr>
            </w:pPr>
            <w:hyperlink r:id="rId48" w:history="1">
              <w:r w:rsidR="006B4564">
                <w:rPr>
                  <w:rStyle w:val="Hyperlink"/>
                </w:rPr>
                <w:t>AVD-4303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64" w:rsidRPr="00A14FB6" w:rsidRDefault="006B4564" w:rsidP="00252C89">
            <w:pPr>
              <w:spacing w:after="120"/>
            </w:pPr>
            <w:r>
              <w:rPr>
                <w:rFonts w:hint="eastAsia"/>
                <w:lang w:eastAsia="ja-JP"/>
              </w:rPr>
              <w:t>F.TPS-Reqs: Acceptable angles for eye contact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564" w:rsidRPr="00FA10DE" w:rsidRDefault="006B4564" w:rsidP="00252C89">
            <w:pPr>
              <w:spacing w:before="0"/>
            </w:pPr>
            <w:r>
              <w:t>NEC</w:t>
            </w:r>
          </w:p>
        </w:tc>
      </w:tr>
    </w:tbl>
    <w:p w:rsidR="006B4564" w:rsidRDefault="006B4564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64C8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5336BE" w:rsidRDefault="00B03C58" w:rsidP="00252C89">
            <w:pPr>
              <w:rPr>
                <w:b/>
              </w:rPr>
            </w:pPr>
            <w:hyperlink r:id="rId49" w:history="1">
              <w:r w:rsidR="00264C8D">
                <w:rPr>
                  <w:rStyle w:val="Hyperlink"/>
                </w:rPr>
                <w:t>AVD-4285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>
              <w:t>F.TPS-Req: Update to eye contact definition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C8D" w:rsidRPr="00FA10DE" w:rsidRDefault="00264C8D" w:rsidP="00252C89">
            <w:pPr>
              <w:spacing w:before="0"/>
            </w:pPr>
            <w:r>
              <w:t>Huawei</w:t>
            </w:r>
          </w:p>
        </w:tc>
      </w:tr>
    </w:tbl>
    <w:p w:rsidR="00264C8D" w:rsidRDefault="00264C8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8144DF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DF" w:rsidRPr="005336BE" w:rsidRDefault="00B03C58" w:rsidP="00252C89">
            <w:pPr>
              <w:rPr>
                <w:b/>
              </w:rPr>
            </w:pPr>
            <w:hyperlink r:id="rId50" w:history="1">
              <w:r w:rsidR="008144DF">
                <w:rPr>
                  <w:rStyle w:val="Hyperlink"/>
                </w:rPr>
                <w:t>AVD-4286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DF" w:rsidRPr="00A14FB6" w:rsidRDefault="008144DF" w:rsidP="00252C89">
            <w:pPr>
              <w:spacing w:after="120"/>
            </w:pPr>
            <w:r>
              <w:t>F.TPS-Req: Definition of platform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DF" w:rsidRPr="00FA10DE" w:rsidRDefault="008144DF" w:rsidP="00252C89">
            <w:pPr>
              <w:spacing w:before="0"/>
            </w:pPr>
            <w:r>
              <w:t>Huawei</w:t>
            </w:r>
          </w:p>
        </w:tc>
      </w:tr>
    </w:tbl>
    <w:p w:rsidR="008144DF" w:rsidRDefault="008144DF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D71ACB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ACB" w:rsidRPr="005336BE" w:rsidRDefault="00B03C58" w:rsidP="00252C89">
            <w:pPr>
              <w:rPr>
                <w:b/>
              </w:rPr>
            </w:pPr>
            <w:hyperlink r:id="rId51" w:history="1">
              <w:r w:rsidR="00D71ACB">
                <w:rPr>
                  <w:rStyle w:val="Hyperlink"/>
                </w:rPr>
                <w:t>AVD-4292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ACB" w:rsidRPr="00A14FB6" w:rsidRDefault="00D71ACB" w:rsidP="00252C89">
            <w:pPr>
              <w:spacing w:after="120"/>
            </w:pPr>
            <w:r>
              <w:t>F.TPS-Req: Telepresence Environments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ACB" w:rsidRPr="00FA10DE" w:rsidRDefault="00D71ACB" w:rsidP="00252C89">
            <w:pPr>
              <w:spacing w:before="0"/>
            </w:pPr>
            <w:r>
              <w:t>Huawei</w:t>
            </w:r>
          </w:p>
        </w:tc>
      </w:tr>
    </w:tbl>
    <w:p w:rsidR="00D71ACB" w:rsidRDefault="00D71ACB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5404EB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4EB" w:rsidRPr="005336BE" w:rsidRDefault="00B03C58" w:rsidP="00252C89">
            <w:pPr>
              <w:rPr>
                <w:b/>
              </w:rPr>
            </w:pPr>
            <w:hyperlink r:id="rId52" w:history="1">
              <w:r w:rsidR="005404EB">
                <w:rPr>
                  <w:rStyle w:val="Hyperlink"/>
                </w:rPr>
                <w:t>AVD-4302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4EB" w:rsidRPr="00A14FB6" w:rsidRDefault="005404EB" w:rsidP="00252C89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Natural </w:t>
            </w:r>
            <w:r>
              <w:rPr>
                <w:lang w:eastAsia="ja-JP"/>
              </w:rPr>
              <w:t>response</w:t>
            </w:r>
            <w:r>
              <w:rPr>
                <w:rFonts w:hint="eastAsia"/>
                <w:lang w:eastAsia="ja-JP"/>
              </w:rPr>
              <w:t xml:space="preserve"> with lip-sync for telepresence services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4EB" w:rsidRPr="00FA10DE" w:rsidRDefault="005404EB" w:rsidP="00252C89">
            <w:pPr>
              <w:spacing w:before="0"/>
            </w:pPr>
            <w:r>
              <w:t>NEC</w:t>
            </w:r>
          </w:p>
        </w:tc>
      </w:tr>
    </w:tbl>
    <w:p w:rsidR="005404EB" w:rsidRDefault="005404EB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71EE7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5336BE" w:rsidRDefault="00B03C58" w:rsidP="00252C89">
            <w:pPr>
              <w:rPr>
                <w:b/>
              </w:rPr>
            </w:pPr>
            <w:hyperlink r:id="rId53" w:history="1">
              <w:r w:rsidR="00F71EE7">
                <w:rPr>
                  <w:rStyle w:val="Hyperlink"/>
                </w:rPr>
                <w:t>AVD-4304a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A14FB6" w:rsidRDefault="00F71EE7" w:rsidP="00252C89">
            <w:pPr>
              <w:spacing w:after="120"/>
            </w:pPr>
            <w:r>
              <w:rPr>
                <w:rFonts w:hint="eastAsia"/>
                <w:lang w:eastAsia="ja-JP"/>
              </w:rPr>
              <w:t>F.TPS-Reqs: Encoding p</w:t>
            </w:r>
            <w:r>
              <w:rPr>
                <w:lang w:eastAsia="ja-JP"/>
              </w:rPr>
              <w:t>rofile</w:t>
            </w:r>
            <w:r>
              <w:rPr>
                <w:rFonts w:hint="eastAsia"/>
                <w:lang w:eastAsia="ja-JP"/>
              </w:rPr>
              <w:t xml:space="preserve">s for </w:t>
            </w:r>
            <w:r>
              <w:rPr>
                <w:lang w:eastAsia="ja-JP"/>
              </w:rPr>
              <w:t>interoperability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FA10DE" w:rsidRDefault="00F71EE7" w:rsidP="00252C89">
            <w:pPr>
              <w:spacing w:before="0"/>
            </w:pPr>
            <w:r>
              <w:t>NEC</w:t>
            </w:r>
          </w:p>
        </w:tc>
      </w:tr>
    </w:tbl>
    <w:p w:rsidR="00F71EE7" w:rsidRDefault="00F71EE7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71EE7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5336BE" w:rsidRDefault="00B03C58" w:rsidP="00252C89">
            <w:pPr>
              <w:rPr>
                <w:b/>
              </w:rPr>
            </w:pPr>
            <w:hyperlink r:id="rId54" w:history="1">
              <w:r w:rsidR="00F71EE7">
                <w:rPr>
                  <w:rStyle w:val="Hyperlink"/>
                </w:rPr>
                <w:t>AVD-4305a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A14FB6" w:rsidRDefault="00F71EE7" w:rsidP="00252C89">
            <w:pPr>
              <w:spacing w:after="120"/>
            </w:pPr>
            <w:r>
              <w:rPr>
                <w:rFonts w:hint="eastAsia"/>
                <w:lang w:eastAsia="ja-JP"/>
              </w:rPr>
              <w:t>F.TPS-Reqs: Adding a typical use case of presenting viewgraphs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EE7" w:rsidRPr="00FA10DE" w:rsidRDefault="00F71EE7" w:rsidP="00252C89">
            <w:pPr>
              <w:spacing w:before="0"/>
            </w:pPr>
            <w:r>
              <w:t>NEC</w:t>
            </w:r>
          </w:p>
        </w:tc>
      </w:tr>
    </w:tbl>
    <w:p w:rsidR="00F71EE7" w:rsidRDefault="00F71EE7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4A16E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EE" w:rsidRPr="005336BE" w:rsidRDefault="00B03C58" w:rsidP="00252C89">
            <w:pPr>
              <w:rPr>
                <w:b/>
              </w:rPr>
            </w:pPr>
            <w:hyperlink r:id="rId55" w:history="1">
              <w:r w:rsidR="004A16EE">
                <w:rPr>
                  <w:rStyle w:val="Hyperlink"/>
                </w:rPr>
                <w:t>AVD-4306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EE" w:rsidRPr="00A14FB6" w:rsidRDefault="004A16EE" w:rsidP="00252C89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Section 6 of </w:t>
            </w:r>
            <w:r w:rsidRPr="00DE613D">
              <w:rPr>
                <w:lang w:eastAsia="ja-JP"/>
              </w:rPr>
              <w:t>F.TPS-Reqs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EE" w:rsidRPr="00FA10DE" w:rsidRDefault="004A16EE" w:rsidP="00252C89">
            <w:pPr>
              <w:spacing w:before="0"/>
            </w:pPr>
            <w:r>
              <w:t>NEC</w:t>
            </w:r>
          </w:p>
        </w:tc>
      </w:tr>
    </w:tbl>
    <w:p w:rsidR="004A16EE" w:rsidRDefault="004A16EE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B783C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5336BE" w:rsidRDefault="00B03C58" w:rsidP="00252C89">
            <w:pPr>
              <w:rPr>
                <w:b/>
              </w:rPr>
            </w:pPr>
            <w:hyperlink r:id="rId56" w:history="1">
              <w:r w:rsidR="007B783C">
                <w:rPr>
                  <w:rStyle w:val="Hyperlink"/>
                </w:rPr>
                <w:t>AVD-4298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A14FB6" w:rsidRDefault="007B783C" w:rsidP="00252C89">
            <w:pPr>
              <w:spacing w:after="120"/>
            </w:pPr>
            <w:r w:rsidRPr="003A4F03">
              <w:t>F.TPS-Reqs</w:t>
            </w:r>
            <w:r>
              <w:t xml:space="preserve">: Addition of </w:t>
            </w:r>
            <w:r w:rsidRPr="003A4F03">
              <w:t>Telemedical</w:t>
            </w:r>
            <w:r>
              <w:t xml:space="preserve"> use case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FA10DE" w:rsidRDefault="007B783C" w:rsidP="00252C89">
            <w:pPr>
              <w:spacing w:before="0"/>
            </w:pPr>
            <w:r>
              <w:t>Huawei</w:t>
            </w:r>
          </w:p>
        </w:tc>
      </w:tr>
    </w:tbl>
    <w:p w:rsidR="007B783C" w:rsidRDefault="007B783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F6339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339" w:rsidRPr="005336BE" w:rsidRDefault="00B03C58" w:rsidP="00252C89">
            <w:pPr>
              <w:rPr>
                <w:b/>
              </w:rPr>
            </w:pPr>
            <w:hyperlink r:id="rId57" w:history="1">
              <w:r w:rsidR="006F6339">
                <w:rPr>
                  <w:rStyle w:val="Hyperlink"/>
                </w:rPr>
                <w:t>AVD-4323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339" w:rsidRPr="00A14FB6" w:rsidRDefault="006F6339" w:rsidP="00252C89">
            <w:pPr>
              <w:spacing w:after="120"/>
            </w:pPr>
            <w:r w:rsidRPr="006D1CA6">
              <w:t>F.TPS-Reqs: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6D1CA6">
              <w:t>Proposed</w:t>
            </w:r>
            <w:r>
              <w:rPr>
                <w:rFonts w:eastAsiaTheme="minorEastAsia" w:hint="eastAsia"/>
                <w:lang w:eastAsia="zh-CN"/>
              </w:rPr>
              <w:t xml:space="preserve"> a</w:t>
            </w:r>
            <w:r w:rsidRPr="006D1CA6">
              <w:t xml:space="preserve"> new use case </w:t>
            </w:r>
            <w:r>
              <w:rPr>
                <w:rFonts w:eastAsiaTheme="minorEastAsia" w:hint="eastAsia"/>
                <w:lang w:eastAsia="zh-CN"/>
              </w:rPr>
              <w:t>of</w:t>
            </w:r>
            <w:r w:rsidRPr="006D1CA6">
              <w:t xml:space="preserve"> </w:t>
            </w:r>
            <w:r w:rsidRPr="00CE664C">
              <w:t>telemed</w:t>
            </w:r>
            <w:r>
              <w:rPr>
                <w:rFonts w:eastAsiaTheme="minorEastAsia" w:hint="eastAsia"/>
                <w:lang w:eastAsia="zh-CN"/>
              </w:rPr>
              <w:t>icine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339" w:rsidRPr="00FA10DE" w:rsidRDefault="006F6339" w:rsidP="00252C89">
            <w:pPr>
              <w:spacing w:before="0"/>
            </w:pPr>
            <w:r>
              <w:t>ZTE</w:t>
            </w:r>
          </w:p>
        </w:tc>
      </w:tr>
    </w:tbl>
    <w:p w:rsidR="007B783C" w:rsidRDefault="007B783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6124F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5336BE" w:rsidRDefault="00B03C58" w:rsidP="00252C89">
            <w:pPr>
              <w:rPr>
                <w:b/>
              </w:rPr>
            </w:pPr>
            <w:hyperlink r:id="rId58" w:history="1">
              <w:r w:rsidR="0006124F">
                <w:rPr>
                  <w:rStyle w:val="Hyperlink"/>
                </w:rPr>
                <w:t>AVD-4346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A14FB6" w:rsidRDefault="0006124F" w:rsidP="00252C89">
            <w:pPr>
              <w:spacing w:after="120"/>
            </w:pPr>
            <w:r w:rsidRPr="00B67C48">
              <w:t>Additional requirements of Telepresence System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FA10DE" w:rsidRDefault="0006124F" w:rsidP="00252C89">
            <w:pPr>
              <w:spacing w:before="0"/>
            </w:pPr>
            <w:r>
              <w:t>ETRI</w:t>
            </w:r>
          </w:p>
        </w:tc>
      </w:tr>
    </w:tbl>
    <w:p w:rsidR="0006124F" w:rsidRPr="003E1BE3" w:rsidRDefault="0006124F" w:rsidP="003E1BE3"/>
    <w:p w:rsidR="003E1BE3" w:rsidRDefault="003E1BE3" w:rsidP="003E1BE3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F/H.TPS-Arch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B03C58" w:rsidP="00252C89">
            <w:pPr>
              <w:rPr>
                <w:b/>
              </w:rPr>
            </w:pPr>
            <w:hyperlink r:id="rId59" w:history="1">
              <w:r w:rsidR="009427B6">
                <w:rPr>
                  <w:rStyle w:val="Hyperlink"/>
                </w:rPr>
                <w:t>AVD-4235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F/H.TPS-Arch “Telepresence System Architecture”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 w:rsidRPr="009427B6">
              <w:t>Editor F.TPS-</w:t>
            </w:r>
            <w:r>
              <w:t>Arch</w:t>
            </w:r>
          </w:p>
        </w:tc>
      </w:tr>
    </w:tbl>
    <w:p w:rsidR="003E1BE3" w:rsidRDefault="003E1BE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AC66B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6BD" w:rsidRPr="005336BE" w:rsidRDefault="00B03C58" w:rsidP="00252C89">
            <w:pPr>
              <w:rPr>
                <w:b/>
              </w:rPr>
            </w:pPr>
            <w:hyperlink r:id="rId60" w:history="1">
              <w:r w:rsidR="00AC66BD">
                <w:rPr>
                  <w:rStyle w:val="Hyperlink"/>
                </w:rPr>
                <w:t>AVD-4288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6BD" w:rsidRPr="00A14FB6" w:rsidRDefault="00AC66BD" w:rsidP="00252C89">
            <w:pPr>
              <w:spacing w:after="120"/>
            </w:pPr>
            <w:r w:rsidRPr="002E2EC9">
              <w:t xml:space="preserve">F/H.TPS-Arch: </w:t>
            </w:r>
            <w:r>
              <w:rPr>
                <w:rFonts w:eastAsiaTheme="minorEastAsia" w:hint="eastAsia"/>
                <w:lang w:eastAsia="zh-CN"/>
              </w:rPr>
              <w:t>Six</w:t>
            </w:r>
            <w:r w:rsidRPr="002E2EC9">
              <w:t xml:space="preserve"> Screen Telepresence Room Design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6BD" w:rsidRPr="00FA10DE" w:rsidRDefault="00AC66BD" w:rsidP="00252C89">
            <w:pPr>
              <w:spacing w:before="0"/>
            </w:pPr>
            <w:r>
              <w:t>Huawei</w:t>
            </w:r>
          </w:p>
        </w:tc>
      </w:tr>
    </w:tbl>
    <w:p w:rsidR="00AC66BD" w:rsidRDefault="00AC66B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F7AF5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F5" w:rsidRPr="005336BE" w:rsidRDefault="00B03C58" w:rsidP="00252C89">
            <w:pPr>
              <w:rPr>
                <w:b/>
              </w:rPr>
            </w:pPr>
            <w:hyperlink r:id="rId61" w:history="1">
              <w:r w:rsidR="001F7AF5">
                <w:rPr>
                  <w:rStyle w:val="Hyperlink"/>
                </w:rPr>
                <w:t>AVD-4307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F5" w:rsidRPr="00A14FB6" w:rsidRDefault="001F7AF5" w:rsidP="00252C89">
            <w:pPr>
              <w:spacing w:after="120"/>
            </w:pPr>
            <w:r>
              <w:rPr>
                <w:rFonts w:hint="eastAsia"/>
                <w:lang w:val="en-US" w:eastAsia="ja-JP"/>
              </w:rPr>
              <w:t xml:space="preserve">TPS-Reqs/Arch: </w:t>
            </w:r>
            <w:r w:rsidRPr="00110800">
              <w:rPr>
                <w:lang w:val="en-US" w:eastAsia="ja-JP"/>
              </w:rPr>
              <w:t>Unified user operating procedures for telepresence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F5" w:rsidRPr="00FA10DE" w:rsidRDefault="001F7AF5" w:rsidP="00252C89">
            <w:pPr>
              <w:spacing w:before="0"/>
            </w:pPr>
            <w:r>
              <w:t>NEC</w:t>
            </w:r>
          </w:p>
        </w:tc>
      </w:tr>
    </w:tbl>
    <w:p w:rsidR="007131BC" w:rsidRDefault="007131B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51CD0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D0" w:rsidRPr="005336BE" w:rsidRDefault="00B03C58" w:rsidP="00252C89">
            <w:pPr>
              <w:rPr>
                <w:b/>
              </w:rPr>
            </w:pPr>
            <w:hyperlink r:id="rId62" w:history="1">
              <w:r w:rsidR="00351CD0">
                <w:rPr>
                  <w:rStyle w:val="Hyperlink"/>
                </w:rPr>
                <w:t>AVD-4308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D0" w:rsidRPr="00A14FB6" w:rsidRDefault="00351CD0" w:rsidP="00252C89">
            <w:pPr>
              <w:spacing w:after="120"/>
            </w:pPr>
            <w:r>
              <w:rPr>
                <w:rFonts w:hint="eastAsia"/>
                <w:lang w:eastAsia="ja-JP"/>
              </w:rPr>
              <w:t>F/H.TPS-Arch: Delay due to mixing streams at an MCU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CD0" w:rsidRPr="00FA10DE" w:rsidRDefault="00351CD0" w:rsidP="00252C89">
            <w:pPr>
              <w:spacing w:before="0"/>
            </w:pPr>
            <w:r>
              <w:t>NEC</w:t>
            </w:r>
          </w:p>
        </w:tc>
      </w:tr>
    </w:tbl>
    <w:p w:rsidR="00351CD0" w:rsidRDefault="00351CD0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131BC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1BC" w:rsidRPr="005336BE" w:rsidRDefault="00B03C58" w:rsidP="00252C89">
            <w:pPr>
              <w:rPr>
                <w:b/>
              </w:rPr>
            </w:pPr>
            <w:hyperlink r:id="rId63" w:history="1">
              <w:r w:rsidR="007131BC">
                <w:rPr>
                  <w:rStyle w:val="Hyperlink"/>
                </w:rPr>
                <w:t>AVD-4309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1BC" w:rsidRPr="00A14FB6" w:rsidRDefault="007131BC" w:rsidP="00252C89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A default </w:t>
            </w:r>
            <w:r>
              <w:rPr>
                <w:lang w:eastAsia="ja-JP"/>
              </w:rPr>
              <w:t>harmonized</w:t>
            </w:r>
            <w:r>
              <w:rPr>
                <w:rFonts w:hint="eastAsia"/>
                <w:lang w:eastAsia="ja-JP"/>
              </w:rPr>
              <w:t xml:space="preserve"> rendering order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1BC" w:rsidRPr="00FA10DE" w:rsidRDefault="007131BC" w:rsidP="00252C89">
            <w:pPr>
              <w:spacing w:before="0"/>
            </w:pPr>
            <w:r>
              <w:t>NEC</w:t>
            </w:r>
          </w:p>
        </w:tc>
      </w:tr>
    </w:tbl>
    <w:p w:rsidR="007131BC" w:rsidRDefault="007131B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F1CB7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B7" w:rsidRPr="005336BE" w:rsidRDefault="00B03C58" w:rsidP="00252C89">
            <w:pPr>
              <w:rPr>
                <w:b/>
              </w:rPr>
            </w:pPr>
            <w:hyperlink r:id="rId64" w:history="1">
              <w:r w:rsidR="00BF1CB7">
                <w:rPr>
                  <w:rStyle w:val="Hyperlink"/>
                </w:rPr>
                <w:t>AVD-4310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B7" w:rsidRPr="00A14FB6" w:rsidRDefault="00BF1CB7" w:rsidP="00252C89">
            <w:pPr>
              <w:spacing w:after="120"/>
            </w:pPr>
            <w:r>
              <w:rPr>
                <w:rFonts w:hint="eastAsia"/>
                <w:lang w:eastAsia="ja-JP"/>
              </w:rPr>
              <w:t>F/H.TPS-Arch: High-end P2P room layouts as options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CB7" w:rsidRPr="00FA10DE" w:rsidRDefault="00BF1CB7" w:rsidP="00252C89">
            <w:pPr>
              <w:spacing w:before="0"/>
            </w:pPr>
            <w:r>
              <w:t>NEC</w:t>
            </w:r>
          </w:p>
        </w:tc>
      </w:tr>
    </w:tbl>
    <w:p w:rsidR="00BF1CB7" w:rsidRDefault="00BF1CB7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41B7E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5336BE" w:rsidRDefault="00B03C58" w:rsidP="00252C89">
            <w:pPr>
              <w:rPr>
                <w:b/>
              </w:rPr>
            </w:pPr>
            <w:hyperlink r:id="rId65" w:history="1">
              <w:r w:rsidR="00B41B7E">
                <w:rPr>
                  <w:rStyle w:val="Hyperlink"/>
                </w:rPr>
                <w:t>AVD-4311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A14FB6" w:rsidRDefault="00B41B7E" w:rsidP="00252C89">
            <w:pPr>
              <w:spacing w:after="120"/>
            </w:pPr>
            <w:r>
              <w:rPr>
                <w:rFonts w:hint="eastAsia"/>
                <w:lang w:eastAsia="ja-JP"/>
              </w:rPr>
              <w:t>F/H.TPS-Arch: Icons to be understandable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B7E" w:rsidRPr="00FA10DE" w:rsidRDefault="00B41B7E" w:rsidP="00252C89">
            <w:pPr>
              <w:spacing w:before="0"/>
            </w:pPr>
            <w:r>
              <w:t>NEC</w:t>
            </w:r>
          </w:p>
        </w:tc>
      </w:tr>
    </w:tbl>
    <w:p w:rsidR="00B41B7E" w:rsidRDefault="00B41B7E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B475B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75B" w:rsidRPr="005336BE" w:rsidRDefault="00B03C58" w:rsidP="00252C89">
            <w:pPr>
              <w:rPr>
                <w:b/>
              </w:rPr>
            </w:pPr>
            <w:hyperlink r:id="rId66" w:history="1">
              <w:r w:rsidR="007B475B">
                <w:rPr>
                  <w:rStyle w:val="Hyperlink"/>
                </w:rPr>
                <w:t>AVD-4324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75B" w:rsidRPr="00A14FB6" w:rsidRDefault="007B475B" w:rsidP="00252C89">
            <w:pPr>
              <w:spacing w:after="120"/>
            </w:pPr>
            <w:r w:rsidRPr="00EB2114">
              <w:t>F/H.TPS-Arch: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B2114">
              <w:t>Proposed some editorial updates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75B" w:rsidRPr="00FA10DE" w:rsidRDefault="007B475B" w:rsidP="00252C89">
            <w:pPr>
              <w:spacing w:before="0"/>
            </w:pPr>
            <w:r>
              <w:t>ZTE</w:t>
            </w:r>
          </w:p>
        </w:tc>
      </w:tr>
    </w:tbl>
    <w:p w:rsidR="007B475B" w:rsidRDefault="007B475B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6124F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5336BE" w:rsidRDefault="00B03C58" w:rsidP="00252C89">
            <w:pPr>
              <w:rPr>
                <w:b/>
              </w:rPr>
            </w:pPr>
            <w:hyperlink r:id="rId67" w:history="1">
              <w:r w:rsidR="0006124F">
                <w:rPr>
                  <w:rStyle w:val="Hyperlink"/>
                </w:rPr>
                <w:t>AVD-4344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A14FB6" w:rsidRDefault="0006124F" w:rsidP="00252C89">
            <w:pPr>
              <w:spacing w:after="120"/>
            </w:pPr>
            <w:r w:rsidRPr="00D03838">
              <w:t>Modified architecture of telepresence in section 6 of draft F/H.TPS-Arch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FA10DE" w:rsidRDefault="0006124F" w:rsidP="00252C89">
            <w:pPr>
              <w:spacing w:before="0"/>
            </w:pPr>
            <w:r>
              <w:t>ETRI</w:t>
            </w:r>
          </w:p>
        </w:tc>
      </w:tr>
    </w:tbl>
    <w:p w:rsidR="0006124F" w:rsidRPr="003E1BE3" w:rsidRDefault="0006124F" w:rsidP="003E1BE3"/>
    <w:p w:rsidR="003E1BE3" w:rsidRDefault="003E1BE3" w:rsidP="003E1BE3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E1BE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5336BE" w:rsidRDefault="00B03C58" w:rsidP="00252C89">
            <w:pPr>
              <w:rPr>
                <w:b/>
              </w:rPr>
            </w:pPr>
            <w:hyperlink r:id="rId68" w:history="1">
              <w:r w:rsidR="009427B6">
                <w:rPr>
                  <w:rStyle w:val="Hyperlink"/>
                </w:rPr>
                <w:t>TD-18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H.TPS-AV "Audio/Video Parameters for Telepresence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BE3" w:rsidRPr="00FA10DE" w:rsidRDefault="009427B6" w:rsidP="00252C89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1F7AF5" w:rsidRDefault="001F7AF5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45993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993" w:rsidRPr="005336BE" w:rsidRDefault="00B03C58" w:rsidP="00252C89">
            <w:pPr>
              <w:rPr>
                <w:b/>
              </w:rPr>
            </w:pPr>
            <w:hyperlink r:id="rId69" w:history="1">
              <w:r w:rsidR="00745993">
                <w:rPr>
                  <w:rStyle w:val="Hyperlink"/>
                </w:rPr>
                <w:t>AVD-4287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993" w:rsidRPr="00A14FB6" w:rsidRDefault="00B711EF" w:rsidP="00252C89">
            <w:pPr>
              <w:spacing w:after="120"/>
            </w:pPr>
            <w:r>
              <w:t>H.TPS-AVP: Discussion of light intensity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993" w:rsidRPr="00FA10DE" w:rsidRDefault="00745993" w:rsidP="00252C89">
            <w:pPr>
              <w:spacing w:before="0"/>
            </w:pPr>
            <w:r>
              <w:t>Huawei</w:t>
            </w:r>
          </w:p>
        </w:tc>
      </w:tr>
    </w:tbl>
    <w:p w:rsidR="00745993" w:rsidRDefault="00745993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A7E4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E4D" w:rsidRPr="005336BE" w:rsidRDefault="00B03C58" w:rsidP="00252C89">
            <w:pPr>
              <w:rPr>
                <w:b/>
              </w:rPr>
            </w:pPr>
            <w:hyperlink r:id="rId70" w:history="1">
              <w:r w:rsidR="003A7E4D">
                <w:rPr>
                  <w:rStyle w:val="Hyperlink"/>
                </w:rPr>
                <w:t>AVD-4289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E4D" w:rsidRPr="00A14FB6" w:rsidRDefault="003A7E4D" w:rsidP="00252C89">
            <w:pPr>
              <w:spacing w:after="120"/>
            </w:pPr>
            <w:r>
              <w:t>H.TPS-AVP: Send and receive loudness ratings for Telepresence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E4D" w:rsidRPr="00FA10DE" w:rsidRDefault="003A7E4D" w:rsidP="00252C89">
            <w:pPr>
              <w:spacing w:before="0"/>
            </w:pPr>
            <w:r>
              <w:t>Huawei</w:t>
            </w:r>
          </w:p>
        </w:tc>
      </w:tr>
    </w:tbl>
    <w:p w:rsidR="003A7E4D" w:rsidRDefault="003A7E4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86F1D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1D" w:rsidRPr="005336BE" w:rsidRDefault="00B03C58" w:rsidP="00252C89">
            <w:pPr>
              <w:rPr>
                <w:b/>
              </w:rPr>
            </w:pPr>
            <w:hyperlink r:id="rId71" w:history="1">
              <w:r w:rsidR="00086F1D">
                <w:rPr>
                  <w:rStyle w:val="Hyperlink"/>
                </w:rPr>
                <w:t>AVD-4290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1D" w:rsidRPr="00A14FB6" w:rsidRDefault="00086F1D" w:rsidP="00252C89">
            <w:pPr>
              <w:spacing w:after="120"/>
            </w:pPr>
            <w:r>
              <w:t>H.TPS-AV: Weighted microphone-loudspeaker coupling loss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1D" w:rsidRPr="00FA10DE" w:rsidRDefault="00086F1D" w:rsidP="00252C89">
            <w:pPr>
              <w:spacing w:before="0"/>
            </w:pPr>
            <w:r>
              <w:t>Huawei</w:t>
            </w:r>
          </w:p>
        </w:tc>
      </w:tr>
    </w:tbl>
    <w:p w:rsidR="00086F1D" w:rsidRDefault="00086F1D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BD138A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8A" w:rsidRPr="005336BE" w:rsidRDefault="00B03C58" w:rsidP="00252C89">
            <w:pPr>
              <w:rPr>
                <w:b/>
              </w:rPr>
            </w:pPr>
            <w:hyperlink r:id="rId72" w:history="1">
              <w:r w:rsidR="00BD138A">
                <w:rPr>
                  <w:rStyle w:val="Hyperlink"/>
                </w:rPr>
                <w:t>AVD-4291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8A" w:rsidRPr="00A14FB6" w:rsidRDefault="00BD138A" w:rsidP="00252C89">
            <w:pPr>
              <w:spacing w:after="120"/>
            </w:pPr>
            <w:r w:rsidRPr="00D47556">
              <w:t>H.TPS-AV: Alignment with CLUE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38A" w:rsidRPr="00FA10DE" w:rsidRDefault="00BD138A" w:rsidP="00252C89">
            <w:pPr>
              <w:spacing w:before="0"/>
            </w:pPr>
            <w:r>
              <w:t>Huawei</w:t>
            </w:r>
          </w:p>
        </w:tc>
      </w:tr>
    </w:tbl>
    <w:p w:rsidR="00BD138A" w:rsidRDefault="00BD138A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7B783C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5336BE" w:rsidRDefault="00B03C58" w:rsidP="00252C89">
            <w:pPr>
              <w:rPr>
                <w:b/>
              </w:rPr>
            </w:pPr>
            <w:hyperlink r:id="rId73" w:history="1">
              <w:r w:rsidR="007B783C">
                <w:rPr>
                  <w:rStyle w:val="Hyperlink"/>
                </w:rPr>
                <w:t>AVD-4299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A14FB6" w:rsidRDefault="007B783C" w:rsidP="00252C89">
            <w:pPr>
              <w:spacing w:after="120"/>
            </w:pPr>
            <w:r>
              <w:t>H.TPS-AVP: Description of Captures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3C" w:rsidRPr="00FA10DE" w:rsidRDefault="007B783C" w:rsidP="00252C89">
            <w:pPr>
              <w:spacing w:before="0"/>
            </w:pPr>
            <w:r>
              <w:t>Huawei</w:t>
            </w:r>
          </w:p>
        </w:tc>
      </w:tr>
    </w:tbl>
    <w:p w:rsidR="007B783C" w:rsidRDefault="007B783C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2C2214" w:rsidRPr="00FA10DE" w:rsidTr="00252C8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214" w:rsidRPr="005336BE" w:rsidRDefault="00B03C58" w:rsidP="00252C89">
            <w:pPr>
              <w:rPr>
                <w:b/>
              </w:rPr>
            </w:pPr>
            <w:hyperlink r:id="rId74" w:history="1">
              <w:r w:rsidR="002C2214">
                <w:rPr>
                  <w:rStyle w:val="Hyperlink"/>
                </w:rPr>
                <w:t>AVD-4334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214" w:rsidRPr="00A14FB6" w:rsidRDefault="002C2214" w:rsidP="00252C89">
            <w:pPr>
              <w:spacing w:after="120"/>
            </w:pPr>
            <w:r w:rsidRPr="00240E45">
              <w:t>H.TPS-AV: AudioLevel value for Telepresence Systems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214" w:rsidRPr="00FA10DE" w:rsidRDefault="002C2214" w:rsidP="00252C89">
            <w:pPr>
              <w:spacing w:before="0"/>
            </w:pPr>
            <w:r>
              <w:t>Polycom</w:t>
            </w:r>
          </w:p>
        </w:tc>
      </w:tr>
    </w:tbl>
    <w:p w:rsidR="002C2214" w:rsidRDefault="002C2214" w:rsidP="003E1BE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6124F" w:rsidRPr="00FA10DE" w:rsidTr="0006124F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06124F" w:rsidRDefault="00B03C58" w:rsidP="00252C89">
            <w:hyperlink r:id="rId75" w:history="1">
              <w:r w:rsidR="0006124F">
                <w:rPr>
                  <w:rStyle w:val="Hyperlink"/>
                </w:rPr>
                <w:t>AVD-4345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A14FB6" w:rsidRDefault="0006124F" w:rsidP="00252C89">
            <w:pPr>
              <w:spacing w:after="120"/>
            </w:pPr>
            <w:r w:rsidRPr="00392F60">
              <w:t>Additional A/V parameter for H.TPS-AV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4F" w:rsidRPr="00FA10DE" w:rsidRDefault="0006124F" w:rsidP="00252C89">
            <w:pPr>
              <w:spacing w:before="0"/>
            </w:pPr>
            <w:r>
              <w:t>ETRI</w:t>
            </w:r>
          </w:p>
        </w:tc>
      </w:tr>
    </w:tbl>
    <w:p w:rsidR="00C076B2" w:rsidRPr="003E1BE3" w:rsidRDefault="00C076B2" w:rsidP="003E1BE3"/>
    <w:p w:rsidR="00C232AA" w:rsidRPr="00570D8F" w:rsidRDefault="00C232AA" w:rsidP="00C232AA">
      <w:pPr>
        <w:pStyle w:val="Heading3"/>
        <w:tabs>
          <w:tab w:val="num" w:pos="720"/>
        </w:tabs>
      </w:pPr>
      <w:bookmarkStart w:id="30" w:name="_Toc324188241"/>
      <w:r w:rsidRPr="00570D8F">
        <w:t>Intellectual property statements</w:t>
      </w:r>
      <w:bookmarkEnd w:id="30"/>
    </w:p>
    <w:p w:rsidR="00C232AA" w:rsidRDefault="00C232AA" w:rsidP="00C232AA">
      <w:pPr>
        <w:rPr>
          <w:lang w:eastAsia="ja-JP"/>
        </w:rPr>
      </w:pPr>
      <w:bookmarkStart w:id="31" w:name="_Toc150526461"/>
      <w:bookmarkStart w:id="32" w:name="_Toc324188242"/>
      <w:r>
        <w:t>To be determined.</w:t>
      </w:r>
    </w:p>
    <w:p w:rsidR="00C232AA" w:rsidRPr="00570D8F" w:rsidRDefault="00C232AA" w:rsidP="00C232AA">
      <w:pPr>
        <w:pStyle w:val="Heading3"/>
        <w:tabs>
          <w:tab w:val="num" w:pos="720"/>
        </w:tabs>
      </w:pPr>
      <w:r w:rsidRPr="00570D8F">
        <w:t>Outgoing liaison statements</w:t>
      </w:r>
      <w:bookmarkEnd w:id="31"/>
      <w:bookmarkEnd w:id="32"/>
    </w:p>
    <w:p w:rsidR="00C232AA" w:rsidRDefault="00C232AA" w:rsidP="00C232AA">
      <w:pPr>
        <w:rPr>
          <w:lang w:eastAsia="ja-JP"/>
        </w:rPr>
      </w:pPr>
      <w:bookmarkStart w:id="33" w:name="_Toc150526462"/>
      <w:bookmarkStart w:id="34" w:name="_Toc324188243"/>
      <w:r>
        <w:t>To be determined.</w:t>
      </w:r>
    </w:p>
    <w:p w:rsidR="00C232AA" w:rsidRPr="00570D8F" w:rsidRDefault="00C232AA" w:rsidP="00C232AA">
      <w:pPr>
        <w:pStyle w:val="Heading3"/>
        <w:tabs>
          <w:tab w:val="num" w:pos="720"/>
        </w:tabs>
      </w:pPr>
      <w:r w:rsidRPr="00570D8F">
        <w:t>Work programme</w:t>
      </w:r>
      <w:bookmarkEnd w:id="33"/>
      <w:bookmarkEnd w:id="34"/>
    </w:p>
    <w:p w:rsidR="00C232AA" w:rsidRPr="00570D8F" w:rsidRDefault="00C232AA" w:rsidP="00C232AA">
      <w:pPr>
        <w:pStyle w:val="Heading4"/>
        <w:tabs>
          <w:tab w:val="num" w:pos="864"/>
        </w:tabs>
      </w:pPr>
      <w:bookmarkStart w:id="35" w:name="_Toc324188244"/>
      <w:r w:rsidRPr="00570D8F">
        <w:t>Future work</w:t>
      </w:r>
      <w:bookmarkEnd w:id="35"/>
    </w:p>
    <w:p w:rsidR="005E457E" w:rsidRPr="00891559" w:rsidRDefault="005E457E" w:rsidP="005E457E">
      <w:bookmarkStart w:id="36" w:name="_Toc324188245"/>
      <w:r w:rsidRPr="00891559">
        <w:t xml:space="preserve">E-mail correspondences pertaining to the activities of this group are routinely conducted using the e-mail reflector currently hosted by the ITU. Those wishing to subscribe or unsubscribe to this email reflector should go the ITU web page at </w:t>
      </w:r>
      <w:hyperlink r:id="rId76" w:history="1">
        <w:r w:rsidRPr="00891559">
          <w:rPr>
            <w:rStyle w:val="Hyperlink"/>
          </w:rPr>
          <w:t>http://itu.int/ITU-T/services/</w:t>
        </w:r>
      </w:hyperlink>
      <w:r w:rsidRPr="00891559">
        <w:t>, click on “Login” and, after providing the TIES/Guest user credentials, click on “Subscription”.</w:t>
      </w:r>
    </w:p>
    <w:p w:rsidR="005E457E" w:rsidRPr="00891559" w:rsidRDefault="005E457E" w:rsidP="005E457E">
      <w:r w:rsidRPr="00891559">
        <w:t xml:space="preserve">E-mails to all subscribed Q5/16 experts should be sent to </w:t>
      </w:r>
      <w:hyperlink r:id="rId77" w:history="1">
        <w:r w:rsidRPr="00891559">
          <w:rPr>
            <w:rStyle w:val="Hyperlink"/>
          </w:rPr>
          <w:t>t09sg16q5@itu.int</w:t>
        </w:r>
      </w:hyperlink>
      <w:r w:rsidRPr="00891559">
        <w:t>.</w:t>
      </w:r>
    </w:p>
    <w:p w:rsidR="005E457E" w:rsidRPr="00891559" w:rsidRDefault="005E457E" w:rsidP="005E457E">
      <w:r w:rsidRPr="00891559">
        <w:t xml:space="preserve">Those wishing to subscribe or unsubscribe to e-mail reflectors hosted by ITU should follow the instructions at </w:t>
      </w:r>
      <w:hyperlink r:id="rId78" w:history="1">
        <w:r w:rsidRPr="00891559">
          <w:rPr>
            <w:rStyle w:val="Hyperlink"/>
          </w:rPr>
          <w:t>http://www.itu.int/ITU-T/edh/faqs-email.html</w:t>
        </w:r>
      </w:hyperlink>
      <w:r w:rsidRPr="00891559">
        <w:t>.</w:t>
      </w:r>
    </w:p>
    <w:p w:rsidR="005E457E" w:rsidRPr="00891559" w:rsidRDefault="005E457E" w:rsidP="005E457E">
      <w:r w:rsidRPr="00891559">
        <w:t xml:space="preserve">Rapporteur group documentation can be found in the external FTP server for Q5/16 located at </w:t>
      </w:r>
      <w:hyperlink r:id="rId79" w:history="1">
        <w:r w:rsidRPr="00891559">
          <w:rPr>
            <w:rStyle w:val="Hyperlink"/>
          </w:rPr>
          <w:t>http://ftp3.itu.int/av-arch/avc-site</w:t>
        </w:r>
      </w:hyperlink>
      <w:r w:rsidRPr="00891559">
        <w:t>.</w:t>
      </w:r>
    </w:p>
    <w:p w:rsidR="005E457E" w:rsidRPr="00891559" w:rsidRDefault="005E457E" w:rsidP="005E457E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224"/>
        <w:gridCol w:w="1359"/>
      </w:tblGrid>
      <w:tr w:rsidR="005E457E" w:rsidRPr="00891559" w:rsidTr="00252C89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Editor</w:t>
            </w:r>
          </w:p>
        </w:tc>
        <w:tc>
          <w:tcPr>
            <w:tcW w:w="1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E457E" w:rsidRPr="00891559" w:rsidRDefault="005E457E" w:rsidP="00252C89">
            <w:pPr>
              <w:pStyle w:val="Tablehead"/>
            </w:pPr>
            <w:r w:rsidRPr="00891559">
              <w:t>Reference</w:t>
            </w:r>
          </w:p>
        </w:tc>
      </w:tr>
      <w:tr w:rsidR="005E457E" w:rsidRPr="00891559" w:rsidTr="00252C89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t>F.TPS-Req</w:t>
            </w:r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t>Definitions, requirements, and use cases for Telepresence Systems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t xml:space="preserve">X. Ye </w:t>
            </w:r>
          </w:p>
          <w:p w:rsidR="005E457E" w:rsidRPr="00891559" w:rsidRDefault="005E457E" w:rsidP="00252C89">
            <w:pPr>
              <w:pStyle w:val="Tabletext"/>
            </w:pPr>
            <w:r w:rsidRPr="00891559">
              <w:t>(</w:t>
            </w:r>
            <w:hyperlink r:id="rId80" w:history="1">
              <w:r w:rsidRPr="00891559">
                <w:rPr>
                  <w:rStyle w:val="Hyperlink"/>
                </w:rPr>
                <w:t>ye.xiaoyang@zte.com.cn</w:t>
              </w:r>
            </w:hyperlink>
            <w:r w:rsidRPr="00891559">
              <w:t>)</w:t>
            </w: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</w:tcPr>
          <w:p w:rsidR="005E457E" w:rsidRPr="00891559" w:rsidRDefault="005E457E" w:rsidP="00252C89">
            <w:pPr>
              <w:pStyle w:val="Tabletext"/>
              <w:jc w:val="center"/>
            </w:pPr>
            <w:r w:rsidRPr="00891559">
              <w:t>2013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shd w:val="clear" w:color="auto" w:fill="auto"/>
          </w:tcPr>
          <w:p w:rsidR="005E457E" w:rsidRPr="007F7801" w:rsidRDefault="00B03C58" w:rsidP="00252C89">
            <w:pPr>
              <w:pStyle w:val="Tabletext"/>
              <w:jc w:val="center"/>
            </w:pPr>
            <w:hyperlink r:id="rId81" w:history="1">
              <w:r w:rsidR="002E176E" w:rsidRPr="009427B6">
                <w:rPr>
                  <w:rStyle w:val="Hyperlink"/>
                </w:rPr>
                <w:t>AVD-4322</w:t>
              </w:r>
            </w:hyperlink>
          </w:p>
        </w:tc>
      </w:tr>
      <w:tr w:rsidR="005E457E" w:rsidRPr="00891559" w:rsidTr="00252C89">
        <w:trPr>
          <w:jc w:val="center"/>
        </w:trPr>
        <w:tc>
          <w:tcPr>
            <w:tcW w:w="1591" w:type="dxa"/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lastRenderedPageBreak/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rPr>
                <w:color w:val="000000"/>
              </w:rPr>
              <w:t>Telepresence System Architecture</w:t>
            </w:r>
          </w:p>
        </w:tc>
        <w:tc>
          <w:tcPr>
            <w:tcW w:w="3294" w:type="dxa"/>
            <w:shd w:val="clear" w:color="auto" w:fill="auto"/>
          </w:tcPr>
          <w:p w:rsidR="005E457E" w:rsidRPr="00891559" w:rsidRDefault="005E457E" w:rsidP="00252C89">
            <w:pPr>
              <w:pStyle w:val="Tabletext"/>
            </w:pPr>
            <w:r w:rsidRPr="00891559">
              <w:t>C. Grove</w:t>
            </w:r>
            <w:r>
              <w:t>s</w:t>
            </w:r>
            <w:r w:rsidRPr="00891559">
              <w:t xml:space="preserve"> (</w:t>
            </w:r>
            <w:hyperlink r:id="rId82" w:history="1">
              <w:r w:rsidRPr="00774436">
                <w:rPr>
                  <w:rStyle w:val="Hyperlink"/>
                </w:rPr>
                <w:t>Christian.Groves@nteczone.com</w:t>
              </w:r>
            </w:hyperlink>
            <w:r w:rsidRPr="00891559">
              <w:t>)</w:t>
            </w:r>
          </w:p>
        </w:tc>
        <w:tc>
          <w:tcPr>
            <w:tcW w:w="1224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jc w:val="center"/>
            </w:pPr>
            <w:r w:rsidRPr="00891559">
              <w:t>2013</w:t>
            </w:r>
          </w:p>
        </w:tc>
        <w:tc>
          <w:tcPr>
            <w:tcW w:w="1359" w:type="dxa"/>
            <w:shd w:val="clear" w:color="auto" w:fill="auto"/>
          </w:tcPr>
          <w:p w:rsidR="005E457E" w:rsidRPr="007F7801" w:rsidRDefault="00B03C58" w:rsidP="00252C89">
            <w:pPr>
              <w:pStyle w:val="Tabletext"/>
              <w:jc w:val="center"/>
            </w:pPr>
            <w:hyperlink r:id="rId83" w:history="1">
              <w:r w:rsidR="002E176E">
                <w:rPr>
                  <w:rStyle w:val="Hyperlink"/>
                </w:rPr>
                <w:t>AVD-4235</w:t>
              </w:r>
            </w:hyperlink>
          </w:p>
        </w:tc>
      </w:tr>
      <w:tr w:rsidR="005E457E" w:rsidRPr="00891559" w:rsidTr="00252C89">
        <w:trPr>
          <w:jc w:val="center"/>
        </w:trPr>
        <w:tc>
          <w:tcPr>
            <w:tcW w:w="1591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Telepresence systems </w:t>
            </w:r>
          </w:p>
        </w:tc>
        <w:tc>
          <w:tcPr>
            <w:tcW w:w="3294" w:type="dxa"/>
            <w:shd w:val="clear" w:color="auto" w:fill="auto"/>
          </w:tcPr>
          <w:p w:rsidR="005E457E" w:rsidRPr="006909B7" w:rsidRDefault="005E457E" w:rsidP="00252C89">
            <w:pPr>
              <w:pStyle w:val="Tabletext"/>
              <w:rPr>
                <w:lang w:val="de-CH"/>
              </w:rPr>
            </w:pPr>
            <w:r w:rsidRPr="006909B7">
              <w:rPr>
                <w:lang w:val="de-CH"/>
              </w:rPr>
              <w:t>S. Botzko (</w:t>
            </w:r>
            <w:hyperlink r:id="rId84" w:history="1">
              <w:r w:rsidRPr="006909B7">
                <w:rPr>
                  <w:rStyle w:val="Hyperlink"/>
                  <w:lang w:val="de-CH"/>
                </w:rPr>
                <w:t>Stephen.Botzko@polycom.com</w:t>
              </w:r>
            </w:hyperlink>
            <w:r w:rsidRPr="006909B7">
              <w:rPr>
                <w:lang w:val="de-C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:rsidR="005E457E" w:rsidRPr="00891559" w:rsidRDefault="005E457E" w:rsidP="00252C89">
            <w:pPr>
              <w:pStyle w:val="Tabletext"/>
              <w:jc w:val="center"/>
            </w:pPr>
            <w:r w:rsidRPr="00891559">
              <w:rPr>
                <w:color w:val="000000"/>
              </w:rPr>
              <w:t>2013</w:t>
            </w:r>
          </w:p>
        </w:tc>
        <w:tc>
          <w:tcPr>
            <w:tcW w:w="1359" w:type="dxa"/>
            <w:shd w:val="clear" w:color="auto" w:fill="auto"/>
          </w:tcPr>
          <w:p w:rsidR="005E457E" w:rsidRPr="007F7801" w:rsidRDefault="00B03C58" w:rsidP="00252C89">
            <w:pPr>
              <w:pStyle w:val="Tabletext"/>
              <w:jc w:val="center"/>
              <w:rPr>
                <w:highlight w:val="yellow"/>
              </w:rPr>
            </w:pPr>
            <w:hyperlink r:id="rId85" w:history="1">
              <w:r w:rsidR="002E176E">
                <w:rPr>
                  <w:rStyle w:val="Hyperlink"/>
                </w:rPr>
                <w:t>TD-18</w:t>
              </w:r>
            </w:hyperlink>
          </w:p>
        </w:tc>
      </w:tr>
    </w:tbl>
    <w:p w:rsidR="00C232AA" w:rsidRPr="00570D8F" w:rsidRDefault="00C232AA" w:rsidP="00C232AA">
      <w:pPr>
        <w:pStyle w:val="Heading4"/>
        <w:tabs>
          <w:tab w:val="num" w:pos="864"/>
        </w:tabs>
      </w:pPr>
      <w:r w:rsidRPr="00570D8F">
        <w:t>Future meetings</w:t>
      </w:r>
      <w:bookmarkEnd w:id="36"/>
    </w:p>
    <w:p w:rsidR="00C232AA" w:rsidRPr="008A3949" w:rsidRDefault="00C232AA" w:rsidP="00C232AA">
      <w:pPr>
        <w:rPr>
          <w:lang w:val="en-AU"/>
        </w:rPr>
      </w:pPr>
      <w:bookmarkStart w:id="37" w:name="_Toc150526533"/>
      <w:r>
        <w:rPr>
          <w:lang w:val="en-AU"/>
        </w:rPr>
        <w:t>Question 5</w:t>
      </w:r>
      <w:r w:rsidRPr="008A3949">
        <w:rPr>
          <w:lang w:val="en-AU"/>
        </w:rPr>
        <w:t xml:space="preserve">/16 </w:t>
      </w:r>
      <w:r>
        <w:rPr>
          <w:lang w:val="en-AU"/>
        </w:rPr>
        <w:t>is planning to meet at the next Study Group 16 meeting 14 – 25 January</w:t>
      </w:r>
      <w:r w:rsidRPr="00352FCA">
        <w:rPr>
          <w:lang w:val="en-AU"/>
        </w:rPr>
        <w:t xml:space="preserve"> 201</w:t>
      </w:r>
      <w:r>
        <w:rPr>
          <w:lang w:val="en-AU"/>
        </w:rPr>
        <w:t xml:space="preserve">3 in Geneva, Switzerland. </w:t>
      </w:r>
      <w:r w:rsidRPr="008A3949">
        <w:rPr>
          <w:lang w:val="en-AU"/>
        </w:rPr>
        <w:t xml:space="preserve"> </w:t>
      </w:r>
      <w:bookmarkEnd w:id="37"/>
    </w:p>
    <w:p w:rsidR="00C232AA" w:rsidRPr="00C232AA" w:rsidRDefault="00C232AA" w:rsidP="00C232AA"/>
    <w:p w:rsidR="00C232AA" w:rsidRPr="00C232AA" w:rsidRDefault="00C232AA" w:rsidP="00C232AA"/>
    <w:p w:rsidR="00C232AA" w:rsidRPr="00C232AA" w:rsidRDefault="00C232AA" w:rsidP="00C232AA"/>
    <w:p w:rsidR="006C499C" w:rsidRPr="00A14FB6" w:rsidRDefault="006C499C" w:rsidP="006C499C"/>
    <w:sectPr w:rsidR="006C499C" w:rsidRPr="00A14FB6" w:rsidSect="006C499C">
      <w:headerReference w:type="default" r:id="rId86"/>
      <w:footerReference w:type="first" r:id="rId8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58" w:rsidRDefault="00B03C58">
      <w:r>
        <w:separator/>
      </w:r>
    </w:p>
  </w:endnote>
  <w:endnote w:type="continuationSeparator" w:id="0">
    <w:p w:rsidR="00B03C58" w:rsidRDefault="00B0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38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5E457E" w:rsidRDefault="005E457E" w:rsidP="006C499C">
          <w:pPr>
            <w:rPr>
              <w:sz w:val="20"/>
            </w:rPr>
          </w:pPr>
          <w:r w:rsidRPr="005E457E">
            <w:rPr>
              <w:sz w:val="20"/>
            </w:rPr>
            <w:t>Stephen Botzko</w:t>
          </w:r>
        </w:p>
        <w:p w:rsidR="006C499C" w:rsidRPr="005E457E" w:rsidRDefault="005E457E" w:rsidP="006C499C">
          <w:pPr>
            <w:spacing w:before="0"/>
            <w:rPr>
              <w:sz w:val="20"/>
            </w:rPr>
          </w:pPr>
          <w:r w:rsidRPr="005E457E">
            <w:rPr>
              <w:sz w:val="20"/>
            </w:rPr>
            <w:t>Polycom</w:t>
          </w:r>
        </w:p>
        <w:p w:rsidR="006C499C" w:rsidRPr="00F331C5" w:rsidRDefault="005E457E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5E457E">
            <w:rPr>
              <w:sz w:val="20"/>
            </w:rPr>
            <w:t>1 (978) 292-5395</w:t>
          </w:r>
        </w:p>
        <w:p w:rsidR="006C499C" w:rsidRPr="00F331C5" w:rsidRDefault="005E457E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5E457E">
            <w:rPr>
              <w:sz w:val="20"/>
            </w:rPr>
            <w:t>Stephen.Botzko@polycom.com</w:t>
          </w:r>
        </w:p>
      </w:tc>
    </w:tr>
    <w:bookmarkEnd w:id="38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58" w:rsidRDefault="00B03C58">
      <w:r>
        <w:separator/>
      </w:r>
    </w:p>
  </w:footnote>
  <w:footnote w:type="continuationSeparator" w:id="0">
    <w:p w:rsidR="00B03C58" w:rsidRDefault="00B03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492320">
      <w:rPr>
        <w:noProof/>
      </w:rPr>
      <w:t>5</w:t>
    </w:r>
    <w:r w:rsidRPr="00981DCE">
      <w:fldChar w:fldCharType="end"/>
    </w:r>
    <w:r w:rsidRPr="00981DCE">
      <w:t xml:space="preserve"> -</w:t>
    </w:r>
  </w:p>
  <w:p w:rsidR="006C499C" w:rsidRPr="00711FE1" w:rsidRDefault="005E457E" w:rsidP="006C499C">
    <w:pPr>
      <w:pStyle w:val="Header"/>
    </w:pPr>
    <w:r w:rsidRPr="005E457E">
      <w:t>TD-</w:t>
    </w:r>
    <w:r>
      <w:t>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8B6289"/>
    <w:multiLevelType w:val="hybridMultilevel"/>
    <w:tmpl w:val="E85E1428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3C693E7E"/>
    <w:multiLevelType w:val="hybridMultilevel"/>
    <w:tmpl w:val="3A844CE8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7BA53998"/>
    <w:multiLevelType w:val="hybridMultilevel"/>
    <w:tmpl w:val="600623F0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6124F"/>
    <w:rsid w:val="00086F1D"/>
    <w:rsid w:val="001D0FF4"/>
    <w:rsid w:val="001F7AF5"/>
    <w:rsid w:val="002444E1"/>
    <w:rsid w:val="00264C8D"/>
    <w:rsid w:val="002C2214"/>
    <w:rsid w:val="002E176E"/>
    <w:rsid w:val="00351CD0"/>
    <w:rsid w:val="003A7E4D"/>
    <w:rsid w:val="003E1BE3"/>
    <w:rsid w:val="004010C3"/>
    <w:rsid w:val="00483AFD"/>
    <w:rsid w:val="00492320"/>
    <w:rsid w:val="004A16EE"/>
    <w:rsid w:val="005267E7"/>
    <w:rsid w:val="005404EB"/>
    <w:rsid w:val="005E457E"/>
    <w:rsid w:val="00602AA7"/>
    <w:rsid w:val="006469E2"/>
    <w:rsid w:val="0067042E"/>
    <w:rsid w:val="00677DB3"/>
    <w:rsid w:val="00682BBD"/>
    <w:rsid w:val="0068394C"/>
    <w:rsid w:val="006B4564"/>
    <w:rsid w:val="006C499C"/>
    <w:rsid w:val="006E68A9"/>
    <w:rsid w:val="006F3EE7"/>
    <w:rsid w:val="006F6339"/>
    <w:rsid w:val="007131BC"/>
    <w:rsid w:val="00745993"/>
    <w:rsid w:val="007570DD"/>
    <w:rsid w:val="00762E0E"/>
    <w:rsid w:val="0077413D"/>
    <w:rsid w:val="007B331C"/>
    <w:rsid w:val="007B475B"/>
    <w:rsid w:val="007B783C"/>
    <w:rsid w:val="007D5F32"/>
    <w:rsid w:val="008144DF"/>
    <w:rsid w:val="00843B09"/>
    <w:rsid w:val="00891D47"/>
    <w:rsid w:val="009026BC"/>
    <w:rsid w:val="00902D76"/>
    <w:rsid w:val="0092210C"/>
    <w:rsid w:val="00937BCE"/>
    <w:rsid w:val="009427B6"/>
    <w:rsid w:val="009C724D"/>
    <w:rsid w:val="00A14FB6"/>
    <w:rsid w:val="00A65213"/>
    <w:rsid w:val="00AC26B2"/>
    <w:rsid w:val="00AC66BD"/>
    <w:rsid w:val="00AE566B"/>
    <w:rsid w:val="00AE68B3"/>
    <w:rsid w:val="00B03C58"/>
    <w:rsid w:val="00B41B7E"/>
    <w:rsid w:val="00B711EF"/>
    <w:rsid w:val="00B83776"/>
    <w:rsid w:val="00BC51FE"/>
    <w:rsid w:val="00BD138A"/>
    <w:rsid w:val="00BF1CB7"/>
    <w:rsid w:val="00C03EC3"/>
    <w:rsid w:val="00C076B2"/>
    <w:rsid w:val="00C2315B"/>
    <w:rsid w:val="00C232AA"/>
    <w:rsid w:val="00C27061"/>
    <w:rsid w:val="00CC667A"/>
    <w:rsid w:val="00D0565D"/>
    <w:rsid w:val="00D71ACB"/>
    <w:rsid w:val="00DB1662"/>
    <w:rsid w:val="00DF54C8"/>
    <w:rsid w:val="00EB6B2D"/>
    <w:rsid w:val="00F71EE7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232AA"/>
    <w:rPr>
      <w:sz w:val="22"/>
      <w:lang w:val="en-GB"/>
    </w:rPr>
  </w:style>
  <w:style w:type="character" w:styleId="Hyperlink">
    <w:name w:val="Hyperlink"/>
    <w:aliases w:val="超级链接"/>
    <w:rsid w:val="00C232AA"/>
    <w:rPr>
      <w:color w:val="0000FF"/>
      <w:u w:val="single"/>
    </w:rPr>
  </w:style>
  <w:style w:type="paragraph" w:customStyle="1" w:styleId="Normalbeforetable">
    <w:name w:val="Normal before table"/>
    <w:basedOn w:val="Normal"/>
    <w:rsid w:val="005E457E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rsid w:val="00BC51F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232AA"/>
    <w:rPr>
      <w:sz w:val="22"/>
      <w:lang w:val="en-GB"/>
    </w:rPr>
  </w:style>
  <w:style w:type="character" w:styleId="Hyperlink">
    <w:name w:val="Hyperlink"/>
    <w:aliases w:val="超级链接"/>
    <w:rsid w:val="00C232AA"/>
    <w:rPr>
      <w:color w:val="0000FF"/>
      <w:u w:val="single"/>
    </w:rPr>
  </w:style>
  <w:style w:type="paragraph" w:customStyle="1" w:styleId="Normalbeforetable">
    <w:name w:val="Normal before table"/>
    <w:basedOn w:val="Normal"/>
    <w:rsid w:val="005E457E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rsid w:val="00BC51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09-2012/1209_Bri/AVD-4288.zip" TargetMode="External"/><Relationship Id="rId18" Type="http://schemas.openxmlformats.org/officeDocument/2006/relationships/hyperlink" Target="http://ftp3.itu.int/av-arch/avc-site/2009-2012/1209_Bri/AVD-4298.zip" TargetMode="External"/><Relationship Id="rId26" Type="http://schemas.openxmlformats.org/officeDocument/2006/relationships/hyperlink" Target="http://ftp3.itu.int/av-arch/avc-site/2009-2012/1209_Bri/AVD-4308.zip" TargetMode="External"/><Relationship Id="rId39" Type="http://schemas.openxmlformats.org/officeDocument/2006/relationships/hyperlink" Target="http://ftp3.itu.int/av-arch/avc-site/2009-2012/1209_Bri/TD-05.zip" TargetMode="External"/><Relationship Id="rId21" Type="http://schemas.openxmlformats.org/officeDocument/2006/relationships/hyperlink" Target="http://ftp3.itu.int/av-arch/avc-site/2009-2012/1209_Bri/AVD-4303.zip" TargetMode="External"/><Relationship Id="rId34" Type="http://schemas.openxmlformats.org/officeDocument/2006/relationships/hyperlink" Target="http://ftp3.itu.int/av-arch/avc-site/2009-2012/1209_Bri/AVD-4331.zip" TargetMode="External"/><Relationship Id="rId42" Type="http://schemas.openxmlformats.org/officeDocument/2006/relationships/hyperlink" Target="http://ftp3.itu.int/av-arch/avc-site/2009-2012/1209_Bri/AVD-4231.zip" TargetMode="External"/><Relationship Id="rId47" Type="http://schemas.openxmlformats.org/officeDocument/2006/relationships/hyperlink" Target="http://ftp3.itu.int/av-arch/avc-site/2009-2012/1209_Bri/AVD-4284.zip" TargetMode="External"/><Relationship Id="rId50" Type="http://schemas.openxmlformats.org/officeDocument/2006/relationships/hyperlink" Target="http://ftp3.itu.int/av-arch/avc-site/2009-2012/1209_Bri/AVD-4286.zip" TargetMode="External"/><Relationship Id="rId55" Type="http://schemas.openxmlformats.org/officeDocument/2006/relationships/hyperlink" Target="http://ftp3.itu.int/av-arch/avc-site/2009-2012/1209_Bri/AVD-4306.zip" TargetMode="External"/><Relationship Id="rId63" Type="http://schemas.openxmlformats.org/officeDocument/2006/relationships/hyperlink" Target="http://ftp3.itu.int/av-arch/avc-site/2009-2012/1209_Bri/AVD-4309.zip" TargetMode="External"/><Relationship Id="rId68" Type="http://schemas.openxmlformats.org/officeDocument/2006/relationships/hyperlink" Target="http://ftp3.itu.int/av-arch/avc-site/2009-2012/1209_Bri/TD-18.zip" TargetMode="External"/><Relationship Id="rId76" Type="http://schemas.openxmlformats.org/officeDocument/2006/relationships/hyperlink" Target="http://itu.int/ITU-T/services/" TargetMode="External"/><Relationship Id="rId84" Type="http://schemas.openxmlformats.org/officeDocument/2006/relationships/hyperlink" Target="mailto:Stephen.Botzko@polycom.com" TargetMode="Externa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ftp3.itu.int/av-arch/avc-site/2009-2012/1209_Bri/AVD-4290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09-2012/1209_Bri/AVD-4291.zip" TargetMode="External"/><Relationship Id="rId29" Type="http://schemas.openxmlformats.org/officeDocument/2006/relationships/hyperlink" Target="http://ftp3.itu.int/av-arch/avc-site/2009-2012/1209_Bri/AVD-4311.zip" TargetMode="External"/><Relationship Id="rId11" Type="http://schemas.openxmlformats.org/officeDocument/2006/relationships/hyperlink" Target="http://ftp3.itu.int/av-arch/avc-site/2009-2012/1209_Bri/AVD-4286.zip" TargetMode="External"/><Relationship Id="rId24" Type="http://schemas.openxmlformats.org/officeDocument/2006/relationships/hyperlink" Target="http://ftp3.itu.int/av-arch/avc-site/2009-2012/1209_Bri/AVD-4306.zip" TargetMode="External"/><Relationship Id="rId32" Type="http://schemas.openxmlformats.org/officeDocument/2006/relationships/hyperlink" Target="http://ftp3.itu.int/av-arch/avc-site/2009-2012/1209_Bri/AVD-4323.zip" TargetMode="External"/><Relationship Id="rId37" Type="http://schemas.openxmlformats.org/officeDocument/2006/relationships/hyperlink" Target="http://ftp3.itu.int/av-arch/avc-site/2009-2012/1209_Bri/AVD-4345.zip" TargetMode="External"/><Relationship Id="rId40" Type="http://schemas.openxmlformats.org/officeDocument/2006/relationships/hyperlink" Target="http://ftp3.itu.int/av-arch/avc-site/2009-2012/1209_Bri/TD-17.zip" TargetMode="External"/><Relationship Id="rId45" Type="http://schemas.openxmlformats.org/officeDocument/2006/relationships/hyperlink" Target="http://ftp3.itu.int/av-arch/avc-site/2009-2012/1209_Bri/AVD-4312.zip" TargetMode="External"/><Relationship Id="rId53" Type="http://schemas.openxmlformats.org/officeDocument/2006/relationships/hyperlink" Target="http://ftp3.itu.int/av-arch/avc-site/2009-2012/1209_Bri/AVD-4304a.zip" TargetMode="External"/><Relationship Id="rId58" Type="http://schemas.openxmlformats.org/officeDocument/2006/relationships/hyperlink" Target="http://ftp3.itu.int/av-arch/avc-site/2009-2012/1209_Bri/AVD-4346.zip" TargetMode="External"/><Relationship Id="rId66" Type="http://schemas.openxmlformats.org/officeDocument/2006/relationships/hyperlink" Target="http://ftp3.itu.int/av-arch/avc-site/2009-2012/1209_Bri/AVD-4324.zip" TargetMode="External"/><Relationship Id="rId74" Type="http://schemas.openxmlformats.org/officeDocument/2006/relationships/hyperlink" Target="http://ftp3.itu.int/av-arch/avc-site/2009-2012/1209_Bri/AVD-4334.zip" TargetMode="External"/><Relationship Id="rId79" Type="http://schemas.openxmlformats.org/officeDocument/2006/relationships/hyperlink" Target="http://ftp3.itu.int/av-arch/avc-site" TargetMode="External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http://ftp3.itu.int/av-arch/avc-site/2009-2012/1209_Bri/AVD-4307.zip" TargetMode="External"/><Relationship Id="rId82" Type="http://schemas.openxmlformats.org/officeDocument/2006/relationships/hyperlink" Target="mailto:Christian.Groves@nteczone.com" TargetMode="External"/><Relationship Id="rId19" Type="http://schemas.openxmlformats.org/officeDocument/2006/relationships/hyperlink" Target="http://ftp3.itu.int/av-arch/avc-site/2009-2012/1209_Bri/AVD-429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tp3.itu.int/av-arch/avc-site/2009-2012/1209_Bri/AVD-4284.zip" TargetMode="External"/><Relationship Id="rId14" Type="http://schemas.openxmlformats.org/officeDocument/2006/relationships/hyperlink" Target="http://ftp3.itu.int/av-arch/avc-site/2009-2012/1209_Bri/AVD-4289.zip" TargetMode="External"/><Relationship Id="rId22" Type="http://schemas.openxmlformats.org/officeDocument/2006/relationships/hyperlink" Target="http://ftp3.itu.int/av-arch/avc-site/2009-2012/1209_Bri/AVD-4304a.zip" TargetMode="External"/><Relationship Id="rId27" Type="http://schemas.openxmlformats.org/officeDocument/2006/relationships/hyperlink" Target="http://ftp3.itu.int/av-arch/avc-site/2009-2012/1209_Bri/AVD-4309.zip" TargetMode="External"/><Relationship Id="rId30" Type="http://schemas.openxmlformats.org/officeDocument/2006/relationships/hyperlink" Target="http://ftp3.itu.int/av-arch/avc-site/2009-2012/1209_Bri/AVD-4312.zip" TargetMode="External"/><Relationship Id="rId35" Type="http://schemas.openxmlformats.org/officeDocument/2006/relationships/hyperlink" Target="http://ftp3.itu.int/av-arch/avc-site/2009-2012/1209_Bri/AVD-4332.zip" TargetMode="External"/><Relationship Id="rId43" Type="http://schemas.openxmlformats.org/officeDocument/2006/relationships/hyperlink" Target="http://ftp3.itu.int/av-arch/avc-site/2009-2012/1209_Bri/AVD-4232.zip" TargetMode="External"/><Relationship Id="rId48" Type="http://schemas.openxmlformats.org/officeDocument/2006/relationships/hyperlink" Target="http://ftp3.itu.int/av-arch/avc-site/2009-2012/1209_Bri/AVD-4303.zip" TargetMode="External"/><Relationship Id="rId56" Type="http://schemas.openxmlformats.org/officeDocument/2006/relationships/hyperlink" Target="http://ftp3.itu.int/av-arch/avc-site/2009-2012/1209_Bri/AVD-4298.zip" TargetMode="External"/><Relationship Id="rId64" Type="http://schemas.openxmlformats.org/officeDocument/2006/relationships/hyperlink" Target="http://ftp3.itu.int/av-arch/avc-site/2009-2012/1209_Bri/AVD-4310.zip" TargetMode="External"/><Relationship Id="rId69" Type="http://schemas.openxmlformats.org/officeDocument/2006/relationships/hyperlink" Target="http://ftp3.itu.int/av-arch/avc-site/2009-2012/1209_Bri/AVD-4287.zip" TargetMode="External"/><Relationship Id="rId77" Type="http://schemas.openxmlformats.org/officeDocument/2006/relationships/hyperlink" Target="mailto:t09sg16q5@itu.int" TargetMode="External"/><Relationship Id="rId8" Type="http://schemas.openxmlformats.org/officeDocument/2006/relationships/hyperlink" Target="http://ftp3.itu.int/av-arch/avc-site/2009-2012/1209_Bri/AVD-4235.zip" TargetMode="External"/><Relationship Id="rId51" Type="http://schemas.openxmlformats.org/officeDocument/2006/relationships/hyperlink" Target="http://ftp3.itu.int/av-arch/avc-site/2009-2012/1209_Bri/AVD-4292.zip" TargetMode="External"/><Relationship Id="rId72" Type="http://schemas.openxmlformats.org/officeDocument/2006/relationships/hyperlink" Target="http://ftp3.itu.int/av-arch/avc-site/2009-2012/1209_Bri/AVD-4291.zip" TargetMode="External"/><Relationship Id="rId80" Type="http://schemas.openxmlformats.org/officeDocument/2006/relationships/hyperlink" Target="mailto:ye.xiaoyang@zte.com.cn" TargetMode="External"/><Relationship Id="rId85" Type="http://schemas.openxmlformats.org/officeDocument/2006/relationships/hyperlink" Target="http://ftp3.itu.int/av-arch/avc-site/2009-2012/1209_Bri/TD-18.zip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ftp3.itu.int/av-arch/avc-site/2009-2012/1209_Bri/AVD-4287.zip" TargetMode="External"/><Relationship Id="rId17" Type="http://schemas.openxmlformats.org/officeDocument/2006/relationships/hyperlink" Target="http://ftp3.itu.int/av-arch/avc-site/2009-2012/1209_Bri/AVD-4292.zip" TargetMode="External"/><Relationship Id="rId25" Type="http://schemas.openxmlformats.org/officeDocument/2006/relationships/hyperlink" Target="http://ftp3.itu.int/av-arch/avc-site/2009-2012/1209_Bri/AVD-4307.zip" TargetMode="External"/><Relationship Id="rId33" Type="http://schemas.openxmlformats.org/officeDocument/2006/relationships/hyperlink" Target="http://ftp3.itu.int/av-arch/avc-site/2009-2012/1209_Bri/AVD-4324.zip" TargetMode="External"/><Relationship Id="rId38" Type="http://schemas.openxmlformats.org/officeDocument/2006/relationships/hyperlink" Target="http://ftp3.itu.int/av-arch/avc-site/2009-2012/1209_Bri/AVD-4346.zip" TargetMode="External"/><Relationship Id="rId46" Type="http://schemas.openxmlformats.org/officeDocument/2006/relationships/hyperlink" Target="http://ftp3.itu.int/av-arch/avc-site/2009-2012/1209_Bri/AVD-4232.zip" TargetMode="External"/><Relationship Id="rId59" Type="http://schemas.openxmlformats.org/officeDocument/2006/relationships/hyperlink" Target="http://ftp3.itu.int/av-arch/avc-site/2009-2012/1209_Bri/AVD-4235.zip" TargetMode="External"/><Relationship Id="rId67" Type="http://schemas.openxmlformats.org/officeDocument/2006/relationships/hyperlink" Target="http://ftp3.itu.int/av-arch/avc-site/2009-2012/1209_Bri/AVD-4344.zip" TargetMode="External"/><Relationship Id="rId20" Type="http://schemas.openxmlformats.org/officeDocument/2006/relationships/hyperlink" Target="http://ftp3.itu.int/av-arch/avc-site/2009-2012/1209_Bri/AVD-4302.zip" TargetMode="External"/><Relationship Id="rId41" Type="http://schemas.openxmlformats.org/officeDocument/2006/relationships/hyperlink" Target="http://ftp3.itu.int/av-arch/avc-site/2009-2012/1209_Bri/TD-18.zip" TargetMode="External"/><Relationship Id="rId54" Type="http://schemas.openxmlformats.org/officeDocument/2006/relationships/hyperlink" Target="http://ftp3.itu.int/av-arch/avc-site/2009-2012/1209_Bri/AVD-4305a.zip" TargetMode="External"/><Relationship Id="rId62" Type="http://schemas.openxmlformats.org/officeDocument/2006/relationships/hyperlink" Target="http://ftp3.itu.int/av-arch/avc-site/2009-2012/1209_Bri/AVD-4308.zip" TargetMode="External"/><Relationship Id="rId70" Type="http://schemas.openxmlformats.org/officeDocument/2006/relationships/hyperlink" Target="http://ftp3.itu.int/av-arch/avc-site/2009-2012/1209_Bri/AVD-4289.zip" TargetMode="External"/><Relationship Id="rId75" Type="http://schemas.openxmlformats.org/officeDocument/2006/relationships/hyperlink" Target="http://ftp3.itu.int/av-arch/avc-site/2009-2012/1209_Bri/AVD-4345.zip" TargetMode="External"/><Relationship Id="rId83" Type="http://schemas.openxmlformats.org/officeDocument/2006/relationships/hyperlink" Target="http://ftp3.itu.int/av-arch/avc-site/2009-2012/1209_Bri/AVD-4235.zip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ftp3.itu.int/av-arch/avc-site/2009-2012/1209_Bri/AVD-4290.zip" TargetMode="External"/><Relationship Id="rId23" Type="http://schemas.openxmlformats.org/officeDocument/2006/relationships/hyperlink" Target="http://ftp3.itu.int/av-arch/avc-site/2009-2012/1209_Bri/AVD-4305a.zip" TargetMode="External"/><Relationship Id="rId28" Type="http://schemas.openxmlformats.org/officeDocument/2006/relationships/hyperlink" Target="http://ftp3.itu.int/av-arch/avc-site/2009-2012/1209_Bri/AVD-4310.zip" TargetMode="External"/><Relationship Id="rId36" Type="http://schemas.openxmlformats.org/officeDocument/2006/relationships/hyperlink" Target="http://ftp3.itu.int/av-arch/avc-site/2009-2012/1209_Bri/AVD-4344.zip" TargetMode="External"/><Relationship Id="rId49" Type="http://schemas.openxmlformats.org/officeDocument/2006/relationships/hyperlink" Target="http://ftp3.itu.int/av-arch/avc-site/2009-2012/1209_Bri/AVD-4285.zip" TargetMode="External"/><Relationship Id="rId57" Type="http://schemas.openxmlformats.org/officeDocument/2006/relationships/hyperlink" Target="http://ftp3.itu.int/av-arch/avc-site/2009-2012/1209_Bri/AVD-4323.zip" TargetMode="External"/><Relationship Id="rId10" Type="http://schemas.openxmlformats.org/officeDocument/2006/relationships/hyperlink" Target="http://ftp3.itu.int/av-arch/avc-site/2009-2012/1209_Bri/AVD-4285.zip" TargetMode="External"/><Relationship Id="rId31" Type="http://schemas.openxmlformats.org/officeDocument/2006/relationships/hyperlink" Target="http://ftp3.itu.int/av-arch/avc-site/2009-2012/1209_Bri/AVD-4312.zip" TargetMode="External"/><Relationship Id="rId44" Type="http://schemas.openxmlformats.org/officeDocument/2006/relationships/hyperlink" Target="http://ftp3.itu.int/av-arch/avc-site/2009-2012/1209_Bri/TD-17.zip" TargetMode="External"/><Relationship Id="rId52" Type="http://schemas.openxmlformats.org/officeDocument/2006/relationships/hyperlink" Target="http://ftp3.itu.int/av-arch/avc-site/2009-2012/1209_Bri/AVD-4302.zip" TargetMode="External"/><Relationship Id="rId60" Type="http://schemas.openxmlformats.org/officeDocument/2006/relationships/hyperlink" Target="http://ftp3.itu.int/av-arch/avc-site/2009-2012/1209_Bri/AVD-4288.zip" TargetMode="External"/><Relationship Id="rId65" Type="http://schemas.openxmlformats.org/officeDocument/2006/relationships/hyperlink" Target="http://ftp3.itu.int/av-arch/avc-site/2009-2012/1209_Bri/AVD-4311.zip" TargetMode="External"/><Relationship Id="rId73" Type="http://schemas.openxmlformats.org/officeDocument/2006/relationships/hyperlink" Target="http://ftp3.itu.int/av-arch/avc-site/2009-2012/1209_Bri/AVD-4299.zip" TargetMode="External"/><Relationship Id="rId78" Type="http://schemas.openxmlformats.org/officeDocument/2006/relationships/hyperlink" Target="http://www.itu.int/ITU-T/edh/faqs-email.html" TargetMode="External"/><Relationship Id="rId81" Type="http://schemas.openxmlformats.org/officeDocument/2006/relationships/hyperlink" Target="http://ftp3.itu.int/av-arch/avc-site/2009-2012/1209_Bri/AVD-4232.zip" TargetMode="External"/><Relationship Id="rId86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382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11125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42</cp:revision>
  <cp:lastPrinted>2002-08-01T12:30:00Z</cp:lastPrinted>
  <dcterms:created xsi:type="dcterms:W3CDTF">2011-05-10T03:20:00Z</dcterms:created>
  <dcterms:modified xsi:type="dcterms:W3CDTF">2012-09-23T06:48:00Z</dcterms:modified>
</cp:coreProperties>
</file>